
<file path=[Content_Types].xml><?xml version="1.0" encoding="utf-8"?>
<Types xmlns="http://schemas.openxmlformats.org/package/2006/content-types">
  <Override PartName="/word/footnotes.xml" ContentType="application/vnd.openxmlformats-officedocument.wordprocessingml.footnotes+xml"/>
  <Default Extension="gif" ContentType="image/gif"/>
  <Default Extension="png" ContentType="image/png"/>
  <Default Extension="jpg" ContentType="image/jpe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
    <Relationship Id="rId1" Type="http://schemas.openxmlformats.org/officeDocument/2006/relationships/officeDocument" Target="word/document.xml"/>
    <Relationship Id="rId2" Type="http://schemas.openxmlformats.org/package/2006/relationships/metadata/core-properties" Target="docProps/core.xml"/>
    <Relationship Id="rId3" Type="http://schemas.openxmlformats.org/officeDocument/2006/relationships/extended-properties" Target="docProps/app.xml"/>
</Relationships>

</file>

<file path=word/document.xml><?xml version="1.0" encoding="utf-8"?>
<w:document xmlns:cp="http://schemas.openxmlformats.org/package/2006/metadata/core-properties" xmlns:dc="http://purl.org/dc/elements/1.1/" xmlns:dcmitype="http://purl.org/dc/dcmitype/" xmlns:dcterms="http://purl.org/dc/terms/" xmlns:m="http://schemas.openxmlformats.org/officeDocument/2006/math" xmlns:o="urn:schemas-microsoft-com:office:office" xmlns:r="http://schemas.openxmlformats.org/officeDocument/2006/relationships" xmlns:v="urn:schemas-microsoft-com:vml" xmlns:ve="http://schemas.openxmlformats.org/markup-compatibility/2006" xmlns:w="http://schemas.openxmlformats.org/wordprocessingml/2006/main" xmlns:w10="urn:schemas-microsoft-com:office:word" xmlns:wne="http://schemas.microsoft.com/office/word/2006/wordml" xmlns:wp="http://schemas.openxmlformats.org/drawingml/2006/wordprocessingDrawing" xmlns:xsi="http://www.w3.org/2001/XMLSchema-instance">
  <w:body>
    <w:p w:rsidR="00674E1A" w:rsidRDefault="00674E1A" w:rsidP="000220E4">
      <w:pPr>
        <w:pStyle w:val="Heading1"/>
      </w:pPr>
      <w:r>
        <w:rPr>
          <w:color w:val="990000"/>
        </w:rPr>
        <w:t>Diskografie / Einstürzende Neubauten</w:t>
      </w:r>
    </w:p>
    <w:p w:rsidR="00674E1A" w:rsidRDefault="00674E1A" w:rsidP="000220E4">
      <w:r>
        <w:pict>
          <v:shape style="width:8cm;height:10.67cm">
            <v:imagedata r:id="rId11" o:title="Coverbild"/>
          </v:shape>
        </w:pict>
      </w:r>
    </w:p>
    <w:p w:rsidR="00674E1A" w:rsidRPr="000220E4" w:rsidRDefault="00674E1A" w:rsidP="000220E4">
      <w:pPr>
        <w:pStyle w:val="Heading2"/>
      </w:pPr>
      <w:r>
        <w:rPr>
          <w:color w:val="006666"/>
        </w:rPr>
        <w:t>Einführung</w:t>
      </w:r>
    </w:p>
    <w:p w:rsidR="00674E1A" w:rsidRDefault="00674E1A">
      <w:r>
        <w:rPr>
          <w:b/>
        </w:rPr>
        <w:t>Einstürzende Neubauten ist eine deutsche experimentelle Band. Die Berliner Band wurde 1980 von Blixa Bargeld (bürgerlich Christian Emmerich), N. U. Unruh (bürgerlich Andrew Chudy), Gudrun Gut und Beate Bartel gegründet; letztere gründeten kurze Zeit später Mania D. Die Besetzung fluktuierte anfangs und konsolidierte sich 1981 personell um Bargeld, Unruh, die von der Hamburger Band Abwärts hinzugekommenen FM Einheit und Mark Chung sowie den Berliner Underground-Star Alexander Hacke. (Wikipedia)</w:t>
      </w:r>
    </w:p>
    <w:p w:rsidR="00674E1A" w:rsidRPr="000220E4" w:rsidRDefault="00674E1A" w:rsidP="000220E4">
      <w:pPr>
        <w:pStyle w:val="Heading2"/>
      </w:pPr>
      <w:r>
        <w:rPr>
          <w:color w:val="006666"/>
        </w:rPr>
        <w:t>Referenzen</w:t>
      </w:r>
    </w:p>
    <w:p w:rsidR="00674E1A" w:rsidRDefault="00674E1A" w:rsidP="000220E4">
      <w:pPr>
        <w:numPr>
          <w:ilvl w:val="0"/>
          <w:numId w:val="4"/>
        </w:numPr>
      </w:pPr>
      <w:r>
        <w:t>Eigene Musiksammlung</w:t>
      </w:r>
    </w:p>
    <w:p w:rsidR="00674E1A" w:rsidRDefault="00674E1A" w:rsidP="000220E4">
      <w:pPr>
        <w:numPr>
          <w:ilvl w:val="0"/>
          <w:numId w:val="4"/>
        </w:numPr>
      </w:pPr>
      <w:hyperlink r:id="rId101" w:history="1">
        <w:r w:rsidRPr="00141F38">
          <w:rPr>
            <w:rStyle w:val="Hyperlink"/>
          </w:rPr>
          <w:t>Offizielle Band-Website</w:t>
        </w:r>
      </w:hyperlink>
    </w:p>
    <w:p w:rsidR="00674E1A" w:rsidRDefault="00674E1A" w:rsidP="000220E4">
      <w:pPr>
        <w:numPr>
          <w:ilvl w:val="0"/>
          <w:numId w:val="4"/>
        </w:numPr>
      </w:pPr>
      <w:hyperlink r:id="rId102" w:history="1">
        <w:r w:rsidRPr="00141F38">
          <w:rPr>
            <w:rStyle w:val="Hyperlink"/>
          </w:rPr>
          <w:t>Wikipedia (de)</w:t>
        </w:r>
      </w:hyperlink>
    </w:p>
    <w:p w:rsidR="00674E1A" w:rsidRDefault="00674E1A" w:rsidP="000220E4">
      <w:pPr>
        <w:numPr>
          <w:ilvl w:val="0"/>
          <w:numId w:val="4"/>
        </w:numPr>
      </w:pPr>
      <w:hyperlink r:id="rId103" w:history="1">
        <w:r w:rsidRPr="00141F38">
          <w:rPr>
            <w:rStyle w:val="Hyperlink"/>
          </w:rPr>
          <w:t>Wikipedia (en)</w:t>
        </w:r>
      </w:hyperlink>
    </w:p>
    <w:p w:rsidR="00674E1A" w:rsidRDefault="00674E1A" w:rsidP="000220E4">
      <w:pPr>
        <w:numPr>
          <w:ilvl w:val="0"/>
          <w:numId w:val="4"/>
        </w:numPr>
      </w:pPr>
      <w:hyperlink r:id="rId104" w:history="1">
        <w:r w:rsidRPr="00141F38">
          <w:rPr>
            <w:rStyle w:val="Hyperlink"/>
          </w:rPr>
          <w:t>indiepedia</w:t>
        </w:r>
      </w:hyperlink>
    </w:p>
    <w:p w:rsidR="00674E1A" w:rsidRPr="000220E4" w:rsidRDefault="00674E1A" w:rsidP="000220E4">
      <w:pPr>
        <w:pStyle w:val="Heading2"/>
      </w:pPr>
      <w:r>
        <w:rPr>
          <w:color w:val="006666"/>
        </w:rPr>
        <w:br w:type="page"/>
        <w:t>[1] Kollaps</w:t>
      </w:r>
    </w:p>
    <w:p w:rsidR="00674E1A" w:rsidRDefault="00674E1A" w:rsidP="000220E4">
      <w:pPr>
        <w:pStyle w:val="Heading3"/>
      </w:pPr>
      <w:r>
        <w:rPr>
          <w:color w:val="6699FF"/>
        </w:rPr>
        <w:t>1981 (LP)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07cm">
            <v:imagedata r:id="rId12" o:title="Coverbild"/>
          </v:shape>
        </w:pict>
        <w:br/>
      </w:r>
    </w:p>
    <w:p w:rsidR="00674E1A" w:rsidRDefault="00674E1A" w:rsidP="000220E4">
      <w:pPr>
        <w:numPr>
          <w:ilvl w:val="0"/>
          <w:numId w:val="11"/>
        </w:numPr>
      </w:pPr>
      <w:r>
        <w:t>Tanzdebil (3:23)</w:t>
      </w:r>
    </w:p>
    <w:p w:rsidR="00674E1A" w:rsidRDefault="00674E1A" w:rsidP="000220E4">
      <w:pPr>
        <w:numPr>
          <w:ilvl w:val="0"/>
          <w:numId w:val="11"/>
        </w:numPr>
      </w:pPr>
      <w:r>
        <w:t>Steh auf Berlin (3:47)</w:t>
      </w:r>
    </w:p>
    <w:p w:rsidR="00674E1A" w:rsidRDefault="00674E1A" w:rsidP="000220E4">
      <w:pPr>
        <w:numPr>
          <w:ilvl w:val="0"/>
          <w:numId w:val="11"/>
        </w:numPr>
      </w:pPr>
      <w:r>
        <w:t>NegativNein (2:27)</w:t>
      </w:r>
    </w:p>
    <w:p w:rsidR="00674E1A" w:rsidRDefault="00674E1A" w:rsidP="000220E4">
      <w:pPr>
        <w:numPr>
          <w:ilvl w:val="0"/>
          <w:numId w:val="11"/>
        </w:numPr>
      </w:pPr>
      <w:r>
        <w:t>U-Haft Muzak (3:41)</w:t>
      </w:r>
    </w:p>
    <w:p w:rsidR="00674E1A" w:rsidRDefault="00674E1A" w:rsidP="000220E4">
      <w:pPr>
        <w:numPr>
          <w:ilvl w:val="0"/>
          <w:numId w:val="11"/>
        </w:numPr>
      </w:pPr>
      <w:r>
        <w:t>Draußen ist feindlich (0:49)</w:t>
      </w:r>
    </w:p>
    <w:p w:rsidR="00674E1A" w:rsidRDefault="00674E1A" w:rsidP="000220E4">
      <w:pPr>
        <w:numPr>
          <w:ilvl w:val="0"/>
          <w:numId w:val="11"/>
        </w:numPr>
      </w:pPr>
      <w:r>
        <w:t>Hören mit Schmerzen (2:32)</w:t>
      </w:r>
    </w:p>
    <w:p w:rsidR="00674E1A" w:rsidRDefault="00674E1A" w:rsidP="000220E4">
      <w:pPr>
        <w:numPr>
          <w:ilvl w:val="0"/>
          <w:numId w:val="11"/>
        </w:numPr>
      </w:pPr>
      <w:r>
        <w:t>Jet’m (1:24)</w:t>
      </w:r>
    </w:p>
    <w:p w:rsidR="00674E1A" w:rsidRDefault="00674E1A" w:rsidP="000220E4">
      <w:pPr>
        <w:numPr>
          <w:ilvl w:val="0"/>
          <w:numId w:val="11"/>
        </w:numPr>
      </w:pPr>
      <w:r>
        <w:t>Kollaps (8:03)</w:t>
      </w:r>
    </w:p>
    <w:p w:rsidR="00674E1A" w:rsidRDefault="00674E1A" w:rsidP="000220E4">
      <w:pPr>
        <w:numPr>
          <w:ilvl w:val="0"/>
          <w:numId w:val="11"/>
        </w:numPr>
      </w:pPr>
      <w:r>
        <w:t>Sehnsucht (1:21)</w:t>
      </w:r>
    </w:p>
    <w:p w:rsidR="00674E1A" w:rsidRDefault="00674E1A" w:rsidP="000220E4">
      <w:pPr>
        <w:numPr>
          <w:ilvl w:val="0"/>
          <w:numId w:val="11"/>
        </w:numPr>
      </w:pPr>
      <w:r>
        <w:t>Vorm Krieg (0:20)</w:t>
      </w:r>
    </w:p>
    <w:p w:rsidR="00674E1A" w:rsidRDefault="00674E1A" w:rsidP="000220E4">
      <w:pPr>
        <w:numPr>
          <w:ilvl w:val="0"/>
          <w:numId w:val="11"/>
        </w:numPr>
      </w:pPr>
      <w:r>
        <w:t>Hirnsäge (1:55)</w:t>
      </w:r>
    </w:p>
    <w:p w:rsidR="00674E1A" w:rsidRDefault="00674E1A" w:rsidP="000220E4">
      <w:pPr>
        <w:numPr>
          <w:ilvl w:val="0"/>
          <w:numId w:val="11"/>
        </w:numPr>
      </w:pPr>
      <w:r>
        <w:t>Abstieg &amp; Zerfall (4:28)</w:t>
      </w:r>
    </w:p>
    <w:p w:rsidR="00674E1A" w:rsidRDefault="00674E1A" w:rsidP="000220E4">
      <w:pPr>
        <w:numPr>
          <w:ilvl w:val="0"/>
          <w:numId w:val="11"/>
        </w:numPr>
      </w:pPr>
      <w:r>
        <w:t>Helga (0:12)</w:t>
      </w:r>
    </w:p>
    <w:p w:rsidR="00674E1A" w:rsidRDefault="00674E1A" w:rsidP="000220E4">
      <w:pPr>
        <w:numPr>
          <w:ilvl w:val="0"/>
          <w:numId w:val="11"/>
        </w:numPr>
      </w:pPr>
      <w:r>
        <w:t>Negativ Nein (live 1987) (4:38)</w:t>
      </w:r>
    </w:p>
    <w:p w:rsidR="00674E1A" w:rsidRDefault="00674E1A">
      <w:r>
        <w:br/>
        <w:t>Gesamtzeit: 00:39:00</w:t>
      </w:r>
    </w:p>
    <w:p w:rsidR="00674E1A" w:rsidRDefault="00674E1A">
      <w:r>
        <w:br/>
        <w:t xml:space="preserve">Kommentar: </w:t>
      </w:r>
      <w:r w:rsidRPr="003B2A33">
        <w:rPr>
          <w:i/>
        </w:rPr>
        <w:t>Kurz nachdem FM Einheit von Abwärts zu Blixa Bargeld und N.U. Unruh nach Berlin wechselte, nahmen die drei ihre erste LP mit dem Namen Kollaps auf. Das Album wurde 2003 wiederveröffentlicht mit einem Bonustrack (Schiess Euch Ins Blut) und neun Titeln der Stahldubversions, einer Veröffentlichung von 1982 auf Kassette.</w:t>
      </w:r>
    </w:p>
    <w:p w:rsidR="00674E1A" w:rsidRDefault="00674E1A"/>
    <w:p w:rsidR="00674E1A" w:rsidRPr="000220E4" w:rsidRDefault="00674E1A" w:rsidP="000220E4">
      <w:pPr>
        <w:pStyle w:val="Heading2"/>
      </w:pPr>
      <w:r>
        <w:rPr>
          <w:color w:val="006666"/>
        </w:rPr>
        <w:br w:type="page"/>
        <w:t>[2] Zeichnungen des Patienten O.T.</w:t>
      </w:r>
    </w:p>
    <w:p w:rsidR="00674E1A" w:rsidRDefault="00674E1A" w:rsidP="000220E4">
      <w:pPr>
        <w:pStyle w:val="Heading3"/>
      </w:pPr>
      <w:r>
        <w:rPr>
          <w:color w:val="6699FF"/>
        </w:rPr>
        <w:t>1983 (LP) </w:t>
      </w:r>
    </w:p>
    <w:p w:rsidR="00674E1A" w:rsidRDefault="00674E1A" w:rsidP="000220E4">
      <w:r>
        <w:pict>
          <v:shape style="width:6.67cm;height:5.98cm">
            <v:imagedata r:id="rId13" o:title="Coverbild"/>
          </v:shape>
        </w:pict>
        <w:br/>
      </w:r>
    </w:p>
    <w:p w:rsidR="00674E1A" w:rsidRDefault="00674E1A" w:rsidP="000220E4">
      <w:pPr>
        <w:numPr>
          <w:ilvl w:val="0"/>
          <w:numId w:val="12"/>
        </w:numPr>
      </w:pPr>
      <w:r>
        <w:t>Vanadium-I-Ching</w:t>
      </w:r>
    </w:p>
    <w:p w:rsidR="00674E1A" w:rsidRDefault="00674E1A" w:rsidP="000220E4">
      <w:pPr>
        <w:numPr>
          <w:ilvl w:val="0"/>
          <w:numId w:val="12"/>
        </w:numPr>
      </w:pPr>
      <w:r>
        <w:t>Hospitalistische Kinder</w:t>
      </w:r>
    </w:p>
    <w:p w:rsidR="00674E1A" w:rsidRDefault="00674E1A" w:rsidP="000220E4">
      <w:pPr>
        <w:numPr>
          <w:ilvl w:val="0"/>
          <w:numId w:val="12"/>
        </w:numPr>
      </w:pPr>
      <w:r>
        <w:t>Engel der Vernichtung</w:t>
      </w:r>
    </w:p>
    <w:p w:rsidR="00674E1A" w:rsidRDefault="00674E1A" w:rsidP="000220E4">
      <w:pPr>
        <w:numPr>
          <w:ilvl w:val="0"/>
          <w:numId w:val="12"/>
        </w:numPr>
      </w:pPr>
      <w:r>
        <w:t>Abfackeln!</w:t>
      </w:r>
    </w:p>
    <w:p w:rsidR="00674E1A" w:rsidRDefault="00674E1A" w:rsidP="000220E4">
      <w:pPr>
        <w:numPr>
          <w:ilvl w:val="0"/>
          <w:numId w:val="12"/>
        </w:numPr>
      </w:pPr>
      <w:r>
        <w:t>Neun Arme</w:t>
      </w:r>
    </w:p>
    <w:p w:rsidR="00674E1A" w:rsidRDefault="00674E1A" w:rsidP="000220E4">
      <w:pPr>
        <w:numPr>
          <w:ilvl w:val="0"/>
          <w:numId w:val="12"/>
        </w:numPr>
      </w:pPr>
      <w:r>
        <w:t>Herde</w:t>
      </w:r>
    </w:p>
    <w:p w:rsidR="00674E1A" w:rsidRDefault="00674E1A" w:rsidP="000220E4">
      <w:pPr>
        <w:numPr>
          <w:ilvl w:val="0"/>
          <w:numId w:val="12"/>
        </w:numPr>
      </w:pPr>
      <w:r>
        <w:t>Merle (Die Elektrik)</w:t>
      </w:r>
    </w:p>
    <w:p w:rsidR="00674E1A" w:rsidRDefault="00674E1A" w:rsidP="000220E4">
      <w:pPr>
        <w:numPr>
          <w:ilvl w:val="0"/>
          <w:numId w:val="12"/>
        </w:numPr>
      </w:pPr>
      <w:r>
        <w:t>Zeichnungen des Patienten O.T.</w:t>
      </w:r>
    </w:p>
    <w:p w:rsidR="00674E1A" w:rsidRDefault="00674E1A" w:rsidP="000220E4">
      <w:pPr>
        <w:numPr>
          <w:ilvl w:val="0"/>
          <w:numId w:val="12"/>
        </w:numPr>
      </w:pPr>
      <w:r>
        <w:t>Finger und Zähne</w:t>
      </w:r>
    </w:p>
    <w:p w:rsidR="00674E1A" w:rsidRDefault="00674E1A" w:rsidP="000220E4">
      <w:pPr>
        <w:numPr>
          <w:ilvl w:val="0"/>
          <w:numId w:val="12"/>
        </w:numPr>
      </w:pPr>
      <w:r>
        <w:t>Falschgeld</w:t>
      </w:r>
    </w:p>
    <w:p w:rsidR="00674E1A" w:rsidRDefault="00674E1A" w:rsidP="000220E4">
      <w:pPr>
        <w:numPr>
          <w:ilvl w:val="0"/>
          <w:numId w:val="12"/>
        </w:numPr>
      </w:pPr>
      <w:r>
        <w:t>Styropor</w:t>
      </w:r>
    </w:p>
    <w:p w:rsidR="00674E1A" w:rsidRDefault="00674E1A" w:rsidP="000220E4">
      <w:pPr>
        <w:numPr>
          <w:ilvl w:val="0"/>
          <w:numId w:val="12"/>
        </w:numPr>
      </w:pPr>
      <w:r>
        <w:t>Armenia</w:t>
      </w:r>
    </w:p>
    <w:p w:rsidR="00674E1A" w:rsidRDefault="00674E1A" w:rsidP="000220E4">
      <w:pPr>
        <w:numPr>
          <w:ilvl w:val="0"/>
          <w:numId w:val="12"/>
        </w:numPr>
      </w:pPr>
      <w:r>
        <w:t>Die genaue Zeit</w:t>
      </w:r>
    </w:p>
    <w:p w:rsidR="00674E1A" w:rsidRDefault="00674E1A">
      <w:r>
        <w:br/>
        <w:t xml:space="preserve">Kommentar: </w:t>
      </w:r>
      <w:r w:rsidRPr="003B2A33">
        <w:rPr>
          <w:i/>
        </w:rPr>
        <w:t>Das Album enthält noch etwas ausgefallenere Sounds, als noch das Debütalbum Kollaps. So ist zum Beispiel die Stimme eines Telefonanrufs zu hören (Merle (Die Elektrik)). Oder Geräusche, die von Mitgliedern der Band gefunden wurden, werden zu ersten Experimenten mit dem Sampling. Mit dem Patienten O.T. ist der 1920 in Österreich geborene und an Schizophrenie leidende Künstler Oswald Tschirtner gemeint, der als Pseudonym das Kürzel O.T. benutzte.</w:t>
      </w:r>
    </w:p>
    <w:p w:rsidR="00674E1A" w:rsidRDefault="00674E1A"/>
    <w:p w:rsidR="00674E1A" w:rsidRPr="000220E4" w:rsidRDefault="00674E1A" w:rsidP="000220E4">
      <w:pPr>
        <w:pStyle w:val="Heading2"/>
      </w:pPr>
      <w:r>
        <w:rPr>
          <w:color w:val="006666"/>
        </w:rPr>
        <w:br w:type="page"/>
        <w:t>[3] Strategies Against Architecture (1980 – 1983)</w:t>
      </w:r>
    </w:p>
    <w:p w:rsidR="00674E1A" w:rsidRDefault="00674E1A" w:rsidP="000220E4">
      <w:pPr>
        <w:pStyle w:val="Heading3"/>
      </w:pPr>
      <w:r>
        <w:rPr>
          <w:color w:val="6699FF"/>
        </w:rPr>
        <w:t>1984 (LP) </w:t>
      </w:r>
    </w:p>
    <w:p w:rsidR="00674E1A" w:rsidRDefault="00674E1A" w:rsidP="000220E4">
      <w:r>
        <w:pict>
          <v:shape style="width:6.67cm;height:6.8cm">
            <v:imagedata r:id="rId14" o:title="Coverbild"/>
          </v:shape>
        </w:pict>
        <w:br/>
      </w:r>
    </w:p>
    <w:p w:rsidR="00674E1A" w:rsidRDefault="00674E1A" w:rsidP="000220E4">
      <w:pPr>
        <w:numPr>
          <w:ilvl w:val="0"/>
          <w:numId w:val="13"/>
        </w:numPr>
      </w:pPr>
      <w:r>
        <w:t>Tanz debil</w:t>
      </w:r>
    </w:p>
    <w:p w:rsidR="00674E1A" w:rsidRDefault="00674E1A" w:rsidP="000220E4">
      <w:pPr>
        <w:numPr>
          <w:ilvl w:val="0"/>
          <w:numId w:val="13"/>
        </w:numPr>
      </w:pPr>
      <w:r>
        <w:t>Schmerzen Hören</w:t>
      </w:r>
    </w:p>
    <w:p w:rsidR="00674E1A" w:rsidRDefault="00674E1A" w:rsidP="000220E4">
      <w:pPr>
        <w:numPr>
          <w:ilvl w:val="0"/>
          <w:numId w:val="13"/>
        </w:numPr>
      </w:pPr>
      <w:r>
        <w:t>Mikroben</w:t>
      </w:r>
    </w:p>
    <w:p w:rsidR="00674E1A" w:rsidRDefault="00674E1A" w:rsidP="000220E4">
      <w:pPr>
        <w:numPr>
          <w:ilvl w:val="0"/>
          <w:numId w:val="13"/>
        </w:numPr>
      </w:pPr>
      <w:r>
        <w:t>Krieg in den Städten</w:t>
      </w:r>
    </w:p>
    <w:p w:rsidR="00674E1A" w:rsidRDefault="00674E1A" w:rsidP="000220E4">
      <w:pPr>
        <w:numPr>
          <w:ilvl w:val="0"/>
          <w:numId w:val="13"/>
        </w:numPr>
      </w:pPr>
      <w:r>
        <w:t>Zum Tier Machen</w:t>
      </w:r>
    </w:p>
    <w:p w:rsidR="00674E1A" w:rsidRDefault="00674E1A" w:rsidP="000220E4">
      <w:pPr>
        <w:numPr>
          <w:ilvl w:val="0"/>
          <w:numId w:val="13"/>
        </w:numPr>
      </w:pPr>
      <w:r>
        <w:t>Draußen ist Feindlich</w:t>
      </w:r>
    </w:p>
    <w:p w:rsidR="00674E1A" w:rsidRDefault="00674E1A" w:rsidP="000220E4">
      <w:pPr>
        <w:numPr>
          <w:ilvl w:val="0"/>
          <w:numId w:val="13"/>
        </w:numPr>
      </w:pPr>
      <w:r>
        <w:t>Stahlversion</w:t>
      </w:r>
    </w:p>
    <w:p w:rsidR="00674E1A" w:rsidRDefault="00674E1A" w:rsidP="000220E4">
      <w:pPr>
        <w:numPr>
          <w:ilvl w:val="0"/>
          <w:numId w:val="13"/>
        </w:numPr>
      </w:pPr>
      <w:r>
        <w:t>Schwarz</w:t>
      </w:r>
    </w:p>
    <w:p w:rsidR="00674E1A" w:rsidRDefault="00674E1A" w:rsidP="000220E4">
      <w:pPr>
        <w:numPr>
          <w:ilvl w:val="0"/>
          <w:numId w:val="13"/>
        </w:numPr>
      </w:pPr>
      <w:r>
        <w:t>Negativ Nein</w:t>
      </w:r>
    </w:p>
    <w:p w:rsidR="00674E1A" w:rsidRDefault="00674E1A" w:rsidP="000220E4">
      <w:pPr>
        <w:numPr>
          <w:ilvl w:val="0"/>
          <w:numId w:val="13"/>
        </w:numPr>
      </w:pPr>
      <w:r>
        <w:t>Kalte Sterne</w:t>
      </w:r>
    </w:p>
    <w:p w:rsidR="00674E1A" w:rsidRDefault="00674E1A" w:rsidP="000220E4">
      <w:pPr>
        <w:numPr>
          <w:ilvl w:val="0"/>
          <w:numId w:val="13"/>
        </w:numPr>
      </w:pPr>
      <w:r>
        <w:t>Spaltung</w:t>
      </w:r>
    </w:p>
    <w:p w:rsidR="00674E1A" w:rsidRDefault="00674E1A" w:rsidP="000220E4">
      <w:pPr>
        <w:numPr>
          <w:ilvl w:val="0"/>
          <w:numId w:val="13"/>
        </w:numPr>
      </w:pPr>
      <w:r>
        <w:t>U-Haft Muzak</w:t>
      </w:r>
    </w:p>
    <w:p w:rsidR="00674E1A" w:rsidRDefault="00674E1A" w:rsidP="000220E4">
      <w:pPr>
        <w:numPr>
          <w:ilvl w:val="0"/>
          <w:numId w:val="13"/>
        </w:numPr>
      </w:pPr>
      <w:r>
        <w:t>Gestohlenes Band (ORF)</w:t>
      </w:r>
    </w:p>
    <w:p w:rsidR="00674E1A" w:rsidRDefault="00674E1A" w:rsidP="000220E4">
      <w:pPr>
        <w:numPr>
          <w:ilvl w:val="0"/>
          <w:numId w:val="13"/>
        </w:numPr>
      </w:pPr>
      <w:r>
        <w:t>Schwarz (Mutiert)</w:t>
      </w:r>
    </w:p>
    <w:p w:rsidR="00674E1A" w:rsidRDefault="00674E1A"/>
    <w:p w:rsidR="00674E1A" w:rsidRPr="000220E4" w:rsidRDefault="00674E1A" w:rsidP="000220E4">
      <w:pPr>
        <w:pStyle w:val="Heading2"/>
      </w:pPr>
      <w:r>
        <w:rPr>
          <w:color w:val="006666"/>
        </w:rPr>
        <w:br w:type="page"/>
        <w:t>[4] Halber Mensch</w:t>
      </w:r>
    </w:p>
    <w:p w:rsidR="00674E1A" w:rsidRDefault="00674E1A" w:rsidP="000220E4">
      <w:pPr>
        <w:pStyle w:val="Heading3"/>
      </w:pPr>
      <w:r>
        <w:rPr>
          <w:color w:val="6699FF"/>
        </w:rPr>
        <w:t>1985 (LP)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cm">
            <v:imagedata r:id="rId15" o:title="Coverbild"/>
          </v:shape>
        </w:pict>
        <w:br/>
      </w:r>
    </w:p>
    <w:p w:rsidR="00674E1A" w:rsidRDefault="00674E1A" w:rsidP="000220E4">
      <w:pPr>
        <w:numPr>
          <w:ilvl w:val="0"/>
          <w:numId w:val="14"/>
        </w:numPr>
      </w:pPr>
      <w:r>
        <w:t>Halber Mensch (4:16)</w:t>
      </w:r>
    </w:p>
    <w:p w:rsidR="00674E1A" w:rsidRDefault="00674E1A" w:rsidP="000220E4">
      <w:pPr>
        <w:numPr>
          <w:ilvl w:val="0"/>
          <w:numId w:val="14"/>
        </w:numPr>
      </w:pPr>
      <w:r>
        <w:t>Yü-Gung (Fütter mein Ego) (7:12)</w:t>
      </w:r>
    </w:p>
    <w:p w:rsidR="00674E1A" w:rsidRDefault="00674E1A" w:rsidP="000220E4">
      <w:pPr>
        <w:numPr>
          <w:ilvl w:val="0"/>
          <w:numId w:val="14"/>
        </w:numPr>
      </w:pPr>
      <w:r>
        <w:t>Trinklied (1:17)</w:t>
      </w:r>
    </w:p>
    <w:p w:rsidR="00674E1A" w:rsidRDefault="00674E1A" w:rsidP="000220E4">
      <w:pPr>
        <w:numPr>
          <w:ilvl w:val="0"/>
          <w:numId w:val="14"/>
        </w:numPr>
      </w:pPr>
      <w:r>
        <w:t>Z.N.S. (5:36)</w:t>
      </w:r>
    </w:p>
    <w:p w:rsidR="00674E1A" w:rsidRDefault="00674E1A" w:rsidP="000220E4">
      <w:pPr>
        <w:numPr>
          <w:ilvl w:val="0"/>
          <w:numId w:val="14"/>
        </w:numPr>
      </w:pPr>
      <w:r>
        <w:t>Seele brennt (4:05)</w:t>
      </w:r>
    </w:p>
    <w:p w:rsidR="00674E1A" w:rsidRDefault="00674E1A" w:rsidP="000220E4">
      <w:pPr>
        <w:numPr>
          <w:ilvl w:val="0"/>
          <w:numId w:val="14"/>
        </w:numPr>
      </w:pPr>
      <w:r>
        <w:t>Sehnsucht (zitternd) (2:54)</w:t>
      </w:r>
    </w:p>
    <w:p w:rsidR="00674E1A" w:rsidRDefault="00674E1A" w:rsidP="000220E4">
      <w:pPr>
        <w:numPr>
          <w:ilvl w:val="0"/>
          <w:numId w:val="14"/>
        </w:numPr>
      </w:pPr>
      <w:r>
        <w:t>Der Tod ist ein Dandy (6:43)</w:t>
      </w:r>
    </w:p>
    <w:p w:rsidR="00674E1A" w:rsidRDefault="00674E1A" w:rsidP="000220E4">
      <w:pPr>
        <w:numPr>
          <w:ilvl w:val="0"/>
          <w:numId w:val="14"/>
        </w:numPr>
      </w:pPr>
      <w:r>
        <w:t>Letztes Biest (am Himmel) (3:21)</w:t>
      </w:r>
    </w:p>
    <w:p w:rsidR="00674E1A" w:rsidRDefault="00674E1A">
      <w:r>
        <w:br/>
        <w:t>Gesamtzeit: 00:35:24</w:t>
      </w:r>
    </w:p>
    <w:p w:rsidR="00674E1A" w:rsidRDefault="00674E1A">
      <w:r>
        <w:br/>
        <w:t xml:space="preserve">Kommentar: </w:t>
      </w:r>
      <w:r w:rsidRPr="003B2A33">
        <w:rPr>
          <w:i/>
        </w:rPr>
        <w:t>Dieses Album wurde aufgenommen in den Hansa Studios und Tritonus Studios von 1984 bis 1985 in Berlin. »Sand« ist eine Coverversion von Lee Hazlewood &amp; Suzi Jane Hokom</w:t>
      </w:r>
    </w:p>
    <w:p w:rsidR="00674E1A" w:rsidRDefault="00674E1A"/>
    <w:p w:rsidR="00674E1A" w:rsidRPr="000220E4" w:rsidRDefault="00674E1A" w:rsidP="000220E4">
      <w:pPr>
        <w:pStyle w:val="Heading2"/>
      </w:pPr>
      <w:r>
        <w:rPr>
          <w:color w:val="006666"/>
        </w:rPr>
        <w:br w:type="page"/>
        <w:t>[5] Fünf auf der nach oben offenen Richterskala</w:t>
      </w:r>
    </w:p>
    <w:p w:rsidR="00674E1A" w:rsidRDefault="00674E1A" w:rsidP="000220E4">
      <w:pPr>
        <w:pStyle w:val="Heading3"/>
      </w:pPr>
      <w:r>
        <w:rPr>
          <w:color w:val="6699FF"/>
        </w:rPr>
        <w:t>1987 (LP)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8cm">
            <v:imagedata r:id="rId16" o:title="Coverbild"/>
          </v:shape>
        </w:pict>
        <w:br/>
      </w:r>
    </w:p>
    <w:p w:rsidR="00674E1A" w:rsidRDefault="00674E1A" w:rsidP="000220E4">
      <w:pPr>
        <w:numPr>
          <w:ilvl w:val="0"/>
          <w:numId w:val="15"/>
        </w:numPr>
      </w:pPr>
      <w:r>
        <w:t>Zerstörte Zelle (8:01)</w:t>
      </w:r>
    </w:p>
    <w:p w:rsidR="00674E1A" w:rsidRDefault="00674E1A" w:rsidP="000220E4">
      <w:pPr>
        <w:numPr>
          <w:ilvl w:val="0"/>
          <w:numId w:val="15"/>
        </w:numPr>
      </w:pPr>
      <w:r>
        <w:t>Morning Dew (4:57)</w:t>
      </w:r>
    </w:p>
    <w:p w:rsidR="00674E1A" w:rsidRDefault="00674E1A" w:rsidP="000220E4">
      <w:pPr>
        <w:numPr>
          <w:ilvl w:val="0"/>
          <w:numId w:val="15"/>
        </w:numPr>
      </w:pPr>
      <w:r>
        <w:t>Ich bin’s (3:22)</w:t>
      </w:r>
    </w:p>
    <w:p w:rsidR="00674E1A" w:rsidRDefault="00674E1A" w:rsidP="000220E4">
      <w:pPr>
        <w:numPr>
          <w:ilvl w:val="0"/>
          <w:numId w:val="15"/>
        </w:numPr>
      </w:pPr>
      <w:r>
        <w:t>Mo Di Mi Do Fr Sa So (4:50)</w:t>
      </w:r>
    </w:p>
    <w:p w:rsidR="00674E1A" w:rsidRDefault="00674E1A" w:rsidP="000220E4">
      <w:pPr>
        <w:numPr>
          <w:ilvl w:val="0"/>
          <w:numId w:val="15"/>
        </w:numPr>
      </w:pPr>
      <w:r>
        <w:t>12 Städte (7:32)</w:t>
      </w:r>
    </w:p>
    <w:p w:rsidR="00674E1A" w:rsidRDefault="00674E1A" w:rsidP="000220E4">
      <w:pPr>
        <w:numPr>
          <w:ilvl w:val="0"/>
          <w:numId w:val="15"/>
        </w:numPr>
      </w:pPr>
      <w:r>
        <w:t>Keine Schönheit ohne Gefahr (3:06)</w:t>
      </w:r>
    </w:p>
    <w:p w:rsidR="00674E1A" w:rsidRDefault="00674E1A" w:rsidP="000220E4">
      <w:pPr>
        <w:numPr>
          <w:ilvl w:val="0"/>
          <w:numId w:val="15"/>
        </w:numPr>
      </w:pPr>
      <w:r>
        <w:t>Kein Bestandteil sein (6:42)</w:t>
      </w:r>
    </w:p>
    <w:p w:rsidR="00674E1A" w:rsidRDefault="00674E1A" w:rsidP="000220E4">
      <w:pPr>
        <w:numPr>
          <w:ilvl w:val="0"/>
          <w:numId w:val="15"/>
        </w:numPr>
      </w:pPr>
      <w:r>
        <w:t>Bonus: Adler kommt später (remastered CD 2002) (5:42)</w:t>
      </w:r>
    </w:p>
    <w:p w:rsidR="00674E1A" w:rsidRDefault="00674E1A">
      <w:r>
        <w:br/>
        <w:t>Gesamtzeit: 00:44:12</w:t>
      </w:r>
    </w:p>
    <w:p w:rsidR="00674E1A" w:rsidRDefault="00674E1A">
      <w:r>
        <w:br/>
        <w:t xml:space="preserve">Kommentar: </w:t>
      </w:r>
      <w:r w:rsidRPr="003B2A33">
        <w:rPr>
          <w:i/>
        </w:rPr>
        <w:t>Der Song Morning Dew ist eine Coverversion des Folk-Songs (Walk Me Out in the) Morning Dew von Bonnie Dobson aus dem Jahr 1962. Mit der Richterskala wird die Stärke (Magnitude) eines Erdbebens gemessen. Obwohl die Skala theoretisch nach oben offen ist, ist eine reale Überschreitung der Stärke 9,5 nahezu unmöglich.</w:t>
      </w:r>
    </w:p>
    <w:p w:rsidR="00674E1A" w:rsidRDefault="00674E1A"/>
    <w:p w:rsidR="00674E1A" w:rsidRPr="000220E4" w:rsidRDefault="00674E1A" w:rsidP="000220E4">
      <w:pPr>
        <w:pStyle w:val="Heading2"/>
      </w:pPr>
      <w:r>
        <w:rPr>
          <w:color w:val="006666"/>
        </w:rPr>
        <w:br w:type="page"/>
        <w:t>[6] Haus der Lüge</w:t>
      </w:r>
    </w:p>
    <w:p w:rsidR="00674E1A" w:rsidRDefault="00674E1A" w:rsidP="000220E4">
      <w:pPr>
        <w:pStyle w:val="Heading3"/>
      </w:pPr>
      <w:r>
        <w:rPr>
          <w:color w:val="6699FF"/>
        </w:rPr>
        <w:t>1989 (LP)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cm">
            <v:imagedata r:id="rId17" o:title="Coverbild"/>
          </v:shape>
        </w:pict>
        <w:br/>
      </w:r>
    </w:p>
    <w:p w:rsidR="00674E1A" w:rsidRDefault="00674E1A" w:rsidP="000220E4">
      <w:pPr>
        <w:numPr>
          <w:ilvl w:val="0"/>
          <w:numId w:val="16"/>
        </w:numPr>
      </w:pPr>
      <w:r>
        <w:t>Prolog</w:t>
      </w:r>
    </w:p>
    <w:p w:rsidR="00674E1A" w:rsidRDefault="00674E1A" w:rsidP="000220E4">
      <w:pPr>
        <w:numPr>
          <w:ilvl w:val="0"/>
          <w:numId w:val="16"/>
        </w:numPr>
      </w:pPr>
      <w:r>
        <w:t>Feurio!</w:t>
      </w:r>
    </w:p>
    <w:p w:rsidR="00674E1A" w:rsidRDefault="00674E1A" w:rsidP="000220E4">
      <w:pPr>
        <w:numPr>
          <w:ilvl w:val="0"/>
          <w:numId w:val="16"/>
        </w:numPr>
      </w:pPr>
      <w:r>
        <w:t>Ein Stuhl in der Hölle</w:t>
      </w:r>
    </w:p>
    <w:p w:rsidR="00674E1A" w:rsidRDefault="00674E1A" w:rsidP="000220E4">
      <w:pPr>
        <w:numPr>
          <w:ilvl w:val="0"/>
          <w:numId w:val="16"/>
        </w:numPr>
      </w:pPr>
      <w:r>
        <w:t>Haus der Lüge</w:t>
      </w:r>
    </w:p>
    <w:p w:rsidR="00674E1A" w:rsidRDefault="00674E1A" w:rsidP="000220E4">
      <w:pPr>
        <w:numPr>
          <w:ilvl w:val="0"/>
          <w:numId w:val="16"/>
        </w:numPr>
      </w:pPr>
      <w:r>
        <w:t>Epilog</w:t>
      </w:r>
    </w:p>
    <w:p w:rsidR="00674E1A" w:rsidRDefault="00674E1A" w:rsidP="000220E4">
      <w:pPr>
        <w:numPr>
          <w:ilvl w:val="0"/>
          <w:numId w:val="16"/>
        </w:numPr>
      </w:pPr>
      <w:r>
        <w:t>Fiat Lux / Maifestspiele / Hirnlego</w:t>
      </w:r>
    </w:p>
    <w:p w:rsidR="00674E1A" w:rsidRDefault="00674E1A" w:rsidP="000220E4">
      <w:pPr>
        <w:numPr>
          <w:ilvl w:val="0"/>
          <w:numId w:val="16"/>
        </w:numPr>
      </w:pPr>
      <w:r>
        <w:t>Schwindel</w:t>
      </w:r>
    </w:p>
    <w:p w:rsidR="00674E1A" w:rsidRDefault="00674E1A" w:rsidP="000220E4">
      <w:pPr>
        <w:numPr>
          <w:ilvl w:val="0"/>
          <w:numId w:val="16"/>
        </w:numPr>
      </w:pPr>
      <w:r>
        <w:t>Der Kuss</w:t>
      </w:r>
    </w:p>
    <w:p w:rsidR="00674E1A" w:rsidRDefault="00674E1A">
      <w:r>
        <w:br/>
        <w:t xml:space="preserve">Kommentar: </w:t>
      </w:r>
      <w:r w:rsidRPr="003B2A33">
        <w:rPr>
          <w:i/>
        </w:rPr>
        <w:t>Das Album wurde 1988 bis 1989 in den Hansa-, Preussenton- und Tritonus-Studios in Berlin aufgenommen. Als Gäste (Gesang) wirkten Raymond Watts und Gareth Jones mit.</w:t>
      </w:r>
    </w:p>
    <w:p w:rsidR="00674E1A" w:rsidRDefault="00674E1A"/>
    <w:p w:rsidR="00674E1A" w:rsidRPr="000220E4" w:rsidRDefault="00674E1A" w:rsidP="000220E4">
      <w:pPr>
        <w:pStyle w:val="Heading2"/>
      </w:pPr>
      <w:r>
        <w:rPr>
          <w:color w:val="006666"/>
        </w:rPr>
        <w:br w:type="page"/>
        <w:t>[7] Feurio!</w:t>
      </w:r>
    </w:p>
    <w:p w:rsidR="00674E1A" w:rsidRDefault="00674E1A" w:rsidP="000220E4">
      <w:pPr>
        <w:pStyle w:val="Heading3"/>
      </w:pPr>
      <w:r>
        <w:rPr>
          <w:color w:val="6699FF"/>
        </w:rPr>
        <w:t>1990 (SCD)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51cm">
            <v:imagedata r:id="rId18" o:title="Coverbild"/>
          </v:shape>
        </w:pict>
        <w:br/>
      </w:r>
    </w:p>
    <w:p w:rsidR="00674E1A" w:rsidRDefault="00674E1A" w:rsidP="000220E4">
      <w:pPr>
        <w:numPr>
          <w:ilvl w:val="0"/>
          <w:numId w:val="17"/>
        </w:numPr>
      </w:pPr>
      <w:r>
        <w:t>Feurio! (Remix)</w:t>
      </w:r>
    </w:p>
    <w:p w:rsidR="00674E1A" w:rsidRDefault="00674E1A" w:rsidP="000220E4">
      <w:pPr>
        <w:numPr>
          <w:ilvl w:val="0"/>
          <w:numId w:val="17"/>
        </w:numPr>
      </w:pPr>
      <w:r>
        <w:t>Haus der Lüge</w:t>
      </w:r>
    </w:p>
    <w:p w:rsidR="00674E1A" w:rsidRDefault="00674E1A" w:rsidP="000220E4">
      <w:pPr>
        <w:numPr>
          <w:ilvl w:val="0"/>
          <w:numId w:val="17"/>
        </w:numPr>
      </w:pPr>
      <w:r>
        <w:t>Partymucke</w:t>
      </w:r>
    </w:p>
    <w:p w:rsidR="00674E1A" w:rsidRDefault="00674E1A" w:rsidP="000220E4">
      <w:pPr>
        <w:numPr>
          <w:ilvl w:val="0"/>
          <w:numId w:val="17"/>
        </w:numPr>
      </w:pPr>
      <w:r>
        <w:t>Feurio! (Türen offen)</w:t>
      </w:r>
    </w:p>
    <w:p w:rsidR="00674E1A" w:rsidRDefault="00674E1A"/>
    <w:p w:rsidR="00674E1A" w:rsidRPr="000220E4" w:rsidRDefault="00674E1A" w:rsidP="000220E4">
      <w:pPr>
        <w:pStyle w:val="Heading2"/>
      </w:pPr>
      <w:r>
        <w:rPr>
          <w:color w:val="006666"/>
        </w:rPr>
        <w:br w:type="page"/>
        <w:t>[8] Strategies Against Architecture II (1984 – 1990)</w:t>
      </w:r>
    </w:p>
    <w:p w:rsidR="00674E1A" w:rsidRDefault="00674E1A" w:rsidP="000220E4">
      <w:pPr>
        <w:pStyle w:val="Heading3"/>
      </w:pPr>
      <w:r>
        <w:rPr>
          <w:color w:val="6699FF"/>
        </w:rPr>
        <w:t>1991 (DLP)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7.02cm">
            <v:imagedata r:id="rId19" o:title="Coverbild"/>
          </v:shape>
        </w:pict>
        <w:br/>
      </w:r>
    </w:p>
    <w:p w:rsidR="00674E1A" w:rsidRDefault="00674E1A" w:rsidP="000220E4">
      <w:pPr>
        <w:numPr>
          <w:ilvl w:val="0"/>
          <w:numId w:val="18"/>
        </w:numPr>
      </w:pPr>
      <w:r>
        <w:t>Abfackeln! (3:30)</w:t>
      </w:r>
    </w:p>
    <w:p w:rsidR="00674E1A" w:rsidRDefault="00674E1A" w:rsidP="000220E4">
      <w:pPr>
        <w:numPr>
          <w:ilvl w:val="0"/>
          <w:numId w:val="18"/>
        </w:numPr>
      </w:pPr>
      <w:r>
        <w:t>Partynummer (live) (1:35)</w:t>
      </w:r>
    </w:p>
    <w:p w:rsidR="00674E1A" w:rsidRDefault="00674E1A" w:rsidP="000220E4">
      <w:pPr>
        <w:numPr>
          <w:ilvl w:val="0"/>
          <w:numId w:val="18"/>
        </w:numPr>
      </w:pPr>
      <w:r>
        <w:t>Z.N.S. (5:39)</w:t>
      </w:r>
    </w:p>
    <w:p w:rsidR="00674E1A" w:rsidRDefault="00674E1A" w:rsidP="000220E4">
      <w:pPr>
        <w:numPr>
          <w:ilvl w:val="0"/>
          <w:numId w:val="18"/>
        </w:numPr>
      </w:pPr>
      <w:r>
        <w:t>Die Elektrik (Merle) (2:21)</w:t>
      </w:r>
    </w:p>
    <w:p w:rsidR="00674E1A" w:rsidRDefault="00674E1A" w:rsidP="000220E4">
      <w:pPr>
        <w:numPr>
          <w:ilvl w:val="0"/>
          <w:numId w:val="18"/>
        </w:numPr>
      </w:pPr>
      <w:r>
        <w:t>Intermezzo / Yü-Gung (live) (6:18)</w:t>
      </w:r>
    </w:p>
    <w:p w:rsidR="00674E1A" w:rsidRDefault="00674E1A" w:rsidP="000220E4">
      <w:pPr>
        <w:numPr>
          <w:ilvl w:val="0"/>
          <w:numId w:val="18"/>
        </w:numPr>
      </w:pPr>
      <w:r>
        <w:t>Seele Brennt (4:08)</w:t>
      </w:r>
    </w:p>
    <w:p w:rsidR="00674E1A" w:rsidRDefault="00674E1A" w:rsidP="000220E4">
      <w:pPr>
        <w:numPr>
          <w:ilvl w:val="0"/>
          <w:numId w:val="18"/>
        </w:numPr>
      </w:pPr>
      <w:r>
        <w:t>Blutvergiftung (1:50)</w:t>
      </w:r>
    </w:p>
    <w:p w:rsidR="00674E1A" w:rsidRDefault="00674E1A" w:rsidP="000220E4">
      <w:pPr>
        <w:numPr>
          <w:ilvl w:val="0"/>
          <w:numId w:val="18"/>
        </w:numPr>
      </w:pPr>
      <w:r>
        <w:t>Sand (3:30)</w:t>
      </w:r>
    </w:p>
    <w:p w:rsidR="00674E1A" w:rsidRDefault="00674E1A" w:rsidP="000220E4">
      <w:pPr>
        <w:numPr>
          <w:ilvl w:val="0"/>
          <w:numId w:val="18"/>
        </w:numPr>
      </w:pPr>
      <w:r>
        <w:t>Kangolicht (4:14)</w:t>
      </w:r>
    </w:p>
    <w:p w:rsidR="00674E1A" w:rsidRDefault="00674E1A" w:rsidP="000220E4">
      <w:pPr>
        <w:numPr>
          <w:ilvl w:val="0"/>
          <w:numId w:val="18"/>
        </w:numPr>
      </w:pPr>
      <w:r>
        <w:t>Armenia (live) (4:39)</w:t>
      </w:r>
    </w:p>
    <w:p w:rsidR="00674E1A" w:rsidRDefault="00674E1A" w:rsidP="000220E4">
      <w:pPr>
        <w:numPr>
          <w:ilvl w:val="0"/>
          <w:numId w:val="18"/>
        </w:numPr>
      </w:pPr>
      <w:r>
        <w:t>Ein Stuhl in der Hölle (2:08)</w:t>
      </w:r>
    </w:p>
    <w:p w:rsidR="00674E1A" w:rsidRDefault="00674E1A" w:rsidP="000220E4">
      <w:pPr>
        <w:numPr>
          <w:ilvl w:val="0"/>
          <w:numId w:val="18"/>
        </w:numPr>
      </w:pPr>
      <w:r>
        <w:t>Vanadium I Ching (4:53)</w:t>
      </w:r>
    </w:p>
    <w:p w:rsidR="00674E1A" w:rsidRDefault="00674E1A" w:rsidP="000220E4">
      <w:pPr>
        <w:numPr>
          <w:ilvl w:val="0"/>
          <w:numId w:val="18"/>
        </w:numPr>
      </w:pPr>
      <w:r>
        <w:t>Leid und Elend (live) (4:35)</w:t>
      </w:r>
    </w:p>
    <w:p w:rsidR="00674E1A" w:rsidRDefault="00674E1A" w:rsidP="000220E4">
      <w:pPr>
        <w:numPr>
          <w:ilvl w:val="0"/>
          <w:numId w:val="18"/>
        </w:numPr>
      </w:pPr>
      <w:r>
        <w:t>DNS-Wasserturm (6:27)</w:t>
      </w:r>
    </w:p>
    <w:p w:rsidR="00674E1A" w:rsidRDefault="00674E1A" w:rsidP="000220E4">
      <w:pPr>
        <w:numPr>
          <w:ilvl w:val="0"/>
          <w:numId w:val="18"/>
        </w:numPr>
      </w:pPr>
      <w:r>
        <w:t>Armenia II (live) (3:46)</w:t>
      </w:r>
    </w:p>
    <w:p w:rsidR="00674E1A" w:rsidRDefault="00674E1A" w:rsidP="000220E4">
      <w:pPr>
        <w:numPr>
          <w:ilvl w:val="0"/>
          <w:numId w:val="18"/>
        </w:numPr>
      </w:pPr>
      <w:r>
        <w:t>Fackeln! (1:56)</w:t>
      </w:r>
    </w:p>
    <w:p w:rsidR="00674E1A" w:rsidRDefault="00674E1A" w:rsidP="000220E4">
      <w:pPr>
        <w:numPr>
          <w:ilvl w:val="0"/>
          <w:numId w:val="18"/>
        </w:numPr>
      </w:pPr>
      <w:r>
        <w:t>Ich bin's (3:21)</w:t>
      </w:r>
    </w:p>
    <w:p w:rsidR="00674E1A" w:rsidRDefault="00674E1A" w:rsidP="000220E4">
      <w:pPr>
        <w:numPr>
          <w:ilvl w:val="0"/>
          <w:numId w:val="18"/>
        </w:numPr>
      </w:pPr>
      <w:r>
        <w:t>Hirnlego (3:09)</w:t>
      </w:r>
    </w:p>
    <w:p w:rsidR="00674E1A" w:rsidRDefault="00674E1A" w:rsidP="000220E4">
      <w:pPr>
        <w:numPr>
          <w:ilvl w:val="0"/>
          <w:numId w:val="18"/>
        </w:numPr>
      </w:pPr>
      <w:r>
        <w:t>Wardrobe (2:39)</w:t>
      </w:r>
    </w:p>
    <w:p w:rsidR="00674E1A" w:rsidRDefault="00674E1A" w:rsidP="000220E4">
      <w:pPr>
        <w:numPr>
          <w:ilvl w:val="0"/>
          <w:numId w:val="18"/>
        </w:numPr>
      </w:pPr>
      <w:r>
        <w:t>Bildbeschreibung (9:31)</w:t>
      </w:r>
    </w:p>
    <w:p w:rsidR="00674E1A" w:rsidRDefault="00674E1A" w:rsidP="000220E4">
      <w:pPr>
        <w:numPr>
          <w:ilvl w:val="0"/>
          <w:numId w:val="18"/>
        </w:numPr>
      </w:pPr>
      <w:r>
        <w:t>Haus der Lüge (live) (4:37)</w:t>
      </w:r>
    </w:p>
    <w:p w:rsidR="00674E1A" w:rsidRDefault="00674E1A" w:rsidP="000220E4">
      <w:pPr>
        <w:numPr>
          <w:ilvl w:val="0"/>
          <w:numId w:val="18"/>
        </w:numPr>
      </w:pPr>
      <w:r>
        <w:t>Jordache (0:28)</w:t>
      </w:r>
    </w:p>
    <w:p w:rsidR="00674E1A" w:rsidRDefault="00674E1A">
      <w:r>
        <w:br/>
        <w:t>Gesamtzeit: 01:25:14</w:t>
      </w:r>
    </w:p>
    <w:p w:rsidR="00674E1A" w:rsidRDefault="00674E1A"/>
    <w:p w:rsidR="00674E1A" w:rsidRPr="000220E4" w:rsidRDefault="00674E1A" w:rsidP="000220E4">
      <w:pPr>
        <w:pStyle w:val="Heading2"/>
      </w:pPr>
      <w:r>
        <w:rPr>
          <w:color w:val="006666"/>
        </w:rPr>
        <w:br w:type="page"/>
        <w:t>[9] Die Hamletmaschine</w:t>
      </w:r>
    </w:p>
    <w:p w:rsidR="00674E1A" w:rsidRDefault="00674E1A" w:rsidP="000220E4">
      <w:pPr>
        <w:pStyle w:val="Heading3"/>
      </w:pPr>
      <w:r>
        <w:rPr>
          <w:color w:val="6699FF"/>
        </w:rPr>
        <w:t>1992 (CD) </w:t>
      </w:r>
    </w:p>
    <w:p w:rsidR="00674E1A" w:rsidRDefault="00674E1A" w:rsidP="000220E4">
      <w:r>
        <w:pict>
          <v:shape style="width:6.67cm;height:5.98cm">
            <v:imagedata r:id="rId20" o:title="Coverbild"/>
          </v:shape>
        </w:pict>
        <w:br/>
      </w:r>
    </w:p>
    <w:p w:rsidR="00674E1A" w:rsidRDefault="00674E1A" w:rsidP="000220E4">
      <w:pPr>
        <w:numPr>
          <w:ilvl w:val="0"/>
          <w:numId w:val="19"/>
        </w:numPr>
      </w:pPr>
      <w:r>
        <w:t>Die Hamletmaschine</w:t>
      </w:r>
    </w:p>
    <w:p w:rsidR="00674E1A" w:rsidRDefault="00674E1A"/>
    <w:p w:rsidR="00674E1A" w:rsidRPr="000220E4" w:rsidRDefault="00674E1A" w:rsidP="000220E4">
      <w:pPr>
        <w:pStyle w:val="Heading2"/>
      </w:pPr>
      <w:r>
        <w:rPr>
          <w:color w:val="006666"/>
        </w:rPr>
        <w:br w:type="page"/>
        <w:t>[10] Interim</w:t>
      </w:r>
    </w:p>
    <w:p w:rsidR="00674E1A" w:rsidRDefault="00674E1A" w:rsidP="000220E4">
      <w:pPr>
        <w:pStyle w:val="Heading3"/>
      </w:pPr>
      <w:r>
        <w:rPr>
          <w:color w:val="6699FF"/>
        </w:rPr>
        <w:t>1993 (SCD)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3cm">
            <v:imagedata r:id="rId21" o:title="Coverbild"/>
          </v:shape>
        </w:pict>
        <w:br/>
      </w:r>
    </w:p>
    <w:p w:rsidR="00674E1A" w:rsidRDefault="00674E1A" w:rsidP="000220E4">
      <w:pPr>
        <w:numPr>
          <w:ilvl w:val="0"/>
          <w:numId w:val="20"/>
        </w:numPr>
      </w:pPr>
      <w:r>
        <w:t>Rausch / Die Interimsliebenden (7:42)</w:t>
      </w:r>
    </w:p>
    <w:p w:rsidR="00674E1A" w:rsidRDefault="00674E1A" w:rsidP="000220E4">
      <w:pPr>
        <w:numPr>
          <w:ilvl w:val="0"/>
          <w:numId w:val="20"/>
        </w:numPr>
      </w:pPr>
      <w:r>
        <w:t>12305(te) Nacht (3:20)</w:t>
      </w:r>
    </w:p>
    <w:p w:rsidR="00674E1A" w:rsidRDefault="00674E1A" w:rsidP="000220E4">
      <w:pPr>
        <w:numPr>
          <w:ilvl w:val="0"/>
          <w:numId w:val="20"/>
        </w:numPr>
      </w:pPr>
      <w:r>
        <w:t>Salamandrina (3:08)</w:t>
      </w:r>
    </w:p>
    <w:p w:rsidR="00674E1A" w:rsidRDefault="00674E1A" w:rsidP="000220E4">
      <w:pPr>
        <w:numPr>
          <w:ilvl w:val="0"/>
          <w:numId w:val="20"/>
        </w:numPr>
      </w:pPr>
      <w:r>
        <w:t>Die Interimsliebenden (radio-edit) (4:59)</w:t>
      </w:r>
    </w:p>
    <w:p w:rsidR="00674E1A" w:rsidRDefault="00674E1A">
      <w:r>
        <w:br/>
        <w:t>Gesamtzeit: 00:19:09</w:t>
      </w:r>
    </w:p>
    <w:p w:rsidR="00674E1A" w:rsidRDefault="00674E1A"/>
    <w:p w:rsidR="00674E1A" w:rsidRPr="000220E4" w:rsidRDefault="00674E1A" w:rsidP="000220E4">
      <w:pPr>
        <w:pStyle w:val="Heading2"/>
      </w:pPr>
      <w:r>
        <w:rPr>
          <w:color w:val="006666"/>
        </w:rPr>
        <w:br w:type="page"/>
        <w:t>[11] Malediction</w:t>
      </w:r>
    </w:p>
    <w:p w:rsidR="00674E1A" w:rsidRDefault="00674E1A" w:rsidP="000220E4">
      <w:pPr>
        <w:pStyle w:val="Heading3"/>
      </w:pPr>
      <w:r>
        <w:rPr>
          <w:color w:val="6699FF"/>
        </w:rPr>
        <w:t>1993 (SCD) </w:t>
      </w:r>
    </w:p>
    <w:p w:rsidR="00674E1A" w:rsidRDefault="00674E1A" w:rsidP="000220E4">
      <w:r>
        <w:pict>
          <v:shape style="width:6.67cm;height:5.96cm">
            <v:imagedata r:id="rId22" o:title="Coverbild"/>
          </v:shape>
        </w:pict>
        <w:br/>
      </w:r>
    </w:p>
    <w:p w:rsidR="00674E1A" w:rsidRDefault="00674E1A" w:rsidP="000220E4">
      <w:pPr>
        <w:numPr>
          <w:ilvl w:val="0"/>
          <w:numId w:val="21"/>
        </w:numPr>
      </w:pPr>
      <w:r>
        <w:t>Blume (French version)</w:t>
      </w:r>
    </w:p>
    <w:p w:rsidR="00674E1A" w:rsidRDefault="00674E1A" w:rsidP="000220E4">
      <w:pPr>
        <w:numPr>
          <w:ilvl w:val="0"/>
          <w:numId w:val="21"/>
        </w:numPr>
      </w:pPr>
      <w:r>
        <w:t>Blume (English version)</w:t>
      </w:r>
    </w:p>
    <w:p w:rsidR="00674E1A" w:rsidRDefault="00674E1A" w:rsidP="000220E4">
      <w:pPr>
        <w:numPr>
          <w:ilvl w:val="0"/>
          <w:numId w:val="21"/>
        </w:numPr>
      </w:pPr>
      <w:r>
        <w:t>Blume (Japanese version)</w:t>
      </w:r>
    </w:p>
    <w:p w:rsidR="00674E1A" w:rsidRDefault="00674E1A" w:rsidP="000220E4">
      <w:pPr>
        <w:numPr>
          <w:ilvl w:val="0"/>
          <w:numId w:val="21"/>
        </w:numPr>
      </w:pPr>
      <w:r>
        <w:t>Ubique Media Daemon</w:t>
      </w:r>
    </w:p>
    <w:p w:rsidR="00674E1A" w:rsidRDefault="00674E1A" w:rsidP="000220E4">
      <w:pPr>
        <w:numPr>
          <w:ilvl w:val="0"/>
          <w:numId w:val="21"/>
        </w:numPr>
      </w:pPr>
      <w:r>
        <w:t>3 Thoughts</w:t>
      </w:r>
    </w:p>
    <w:p w:rsidR="00674E1A" w:rsidRDefault="00674E1A" w:rsidP="000220E4">
      <w:pPr>
        <w:numPr>
          <w:ilvl w:val="0"/>
          <w:numId w:val="21"/>
        </w:numPr>
      </w:pPr>
      <w:r>
        <w:t>Ring My Bell</w:t>
      </w:r>
    </w:p>
    <w:p w:rsidR="00674E1A" w:rsidRDefault="00674E1A"/>
    <w:p w:rsidR="00674E1A" w:rsidRPr="000220E4" w:rsidRDefault="00674E1A" w:rsidP="000220E4">
      <w:pPr>
        <w:pStyle w:val="Heading2"/>
      </w:pPr>
      <w:r>
        <w:rPr>
          <w:color w:val="006666"/>
        </w:rPr>
        <w:br w:type="page"/>
        <w:t>[12] Tabula Rasa</w:t>
      </w:r>
    </w:p>
    <w:p w:rsidR="00674E1A" w:rsidRDefault="00674E1A" w:rsidP="000220E4">
      <w:pPr>
        <w:pStyle w:val="Heading3"/>
      </w:pPr>
      <w:r>
        <w:rPr>
          <w:color w:val="6699FF"/>
        </w:rPr>
        <w:t>1993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8cm">
            <v:imagedata r:id="rId23" o:title="Coverbild"/>
          </v:shape>
        </w:pict>
        <w:br/>
      </w:r>
    </w:p>
    <w:p w:rsidR="00674E1A" w:rsidRDefault="00674E1A" w:rsidP="000220E4">
      <w:pPr>
        <w:numPr>
          <w:ilvl w:val="0"/>
          <w:numId w:val="22"/>
        </w:numPr>
      </w:pPr>
      <w:r>
        <w:t>Die Interimsliebenden (7:37)</w:t>
      </w:r>
    </w:p>
    <w:p w:rsidR="00674E1A" w:rsidRDefault="00674E1A" w:rsidP="000220E4">
      <w:pPr>
        <w:numPr>
          <w:ilvl w:val="0"/>
          <w:numId w:val="22"/>
        </w:numPr>
      </w:pPr>
      <w:r>
        <w:t>Zebulon (3:42)</w:t>
      </w:r>
    </w:p>
    <w:p w:rsidR="00674E1A" w:rsidRDefault="00674E1A" w:rsidP="000220E4">
      <w:pPr>
        <w:numPr>
          <w:ilvl w:val="0"/>
          <w:numId w:val="22"/>
        </w:numPr>
      </w:pPr>
      <w:r>
        <w:t>Blume (4:31)</w:t>
      </w:r>
    </w:p>
    <w:p w:rsidR="00674E1A" w:rsidRDefault="00674E1A" w:rsidP="000220E4">
      <w:pPr>
        <w:numPr>
          <w:ilvl w:val="0"/>
          <w:numId w:val="22"/>
        </w:numPr>
      </w:pPr>
      <w:r>
        <w:t>12305(te) Nacht (4:09)</w:t>
      </w:r>
    </w:p>
    <w:p w:rsidR="00674E1A" w:rsidRDefault="00674E1A" w:rsidP="000220E4">
      <w:pPr>
        <w:numPr>
          <w:ilvl w:val="0"/>
          <w:numId w:val="22"/>
        </w:numPr>
      </w:pPr>
      <w:r>
        <w:t>Sie (6:08)</w:t>
      </w:r>
    </w:p>
    <w:p w:rsidR="00674E1A" w:rsidRDefault="00674E1A" w:rsidP="000220E4">
      <w:pPr>
        <w:numPr>
          <w:ilvl w:val="0"/>
          <w:numId w:val="22"/>
        </w:numPr>
      </w:pPr>
      <w:r>
        <w:t>Wüste (4:03)</w:t>
      </w:r>
    </w:p>
    <w:p w:rsidR="00674E1A" w:rsidRDefault="00674E1A" w:rsidP="000220E4">
      <w:pPr>
        <w:numPr>
          <w:ilvl w:val="0"/>
          <w:numId w:val="22"/>
        </w:numPr>
      </w:pPr>
      <w:r>
        <w:t>Headcleaner (15:04)</w:t>
      </w:r>
    </w:p>
    <w:p w:rsidR="00674E1A" w:rsidRDefault="00674E1A">
      <w:r>
        <w:br/>
        <w:t>Gesamtzeit: 00:45:14</w:t>
      </w:r>
    </w:p>
    <w:p w:rsidR="00674E1A" w:rsidRDefault="00674E1A">
      <w:r>
        <w:br/>
        <w:t xml:space="preserve">Kommentar: </w:t>
      </w:r>
      <w:r w:rsidRPr="003B2A33">
        <w:rPr>
          <w:i/>
        </w:rPr>
        <w:t>Das Album wurde zwischen 1990 und 1992 in Conny's Studio in Wolperath in der Nähe von Bonn und den Tritonus, Hansa und Spliff Studios in Berlin aufgenommen. Es ist das letzte Album mit den langjährigen Mitgliedern Mark Chung und F.M. Einheit. Außerdem ist es das erste Album der Band, das den Weg in die deutschen Charts schaffte.</w:t>
      </w:r>
    </w:p>
    <w:p w:rsidR="00674E1A" w:rsidRDefault="00674E1A"/>
    <w:p w:rsidR="00674E1A" w:rsidRPr="000220E4" w:rsidRDefault="00674E1A" w:rsidP="000220E4">
      <w:pPr>
        <w:pStyle w:val="Heading2"/>
      </w:pPr>
      <w:r>
        <w:rPr>
          <w:color w:val="006666"/>
        </w:rPr>
        <w:br w:type="page"/>
        <w:t>[13] Faustmusik</w:t>
      </w:r>
    </w:p>
    <w:p w:rsidR="00674E1A" w:rsidRDefault="00674E1A" w:rsidP="000220E4">
      <w:pPr>
        <w:pStyle w:val="Heading3"/>
      </w:pPr>
      <w:r>
        <w:rPr>
          <w:color w:val="6699FF"/>
        </w:rPr>
        <w:t>1995 (CD) </w:t>
      </w:r>
    </w:p>
    <w:p w:rsidR="00674E1A" w:rsidRDefault="00674E1A" w:rsidP="000220E4">
      <w:r>
        <w:pict>
          <v:shape style="width:6.67cm;height:6cm">
            <v:imagedata r:id="rId24" o:title="Coverbild"/>
          </v:shape>
        </w:pict>
        <w:br/>
      </w:r>
    </w:p>
    <w:p w:rsidR="00674E1A" w:rsidRDefault="00674E1A" w:rsidP="000220E4">
      <w:pPr>
        <w:numPr>
          <w:ilvl w:val="0"/>
          <w:numId w:val="23"/>
        </w:numPr>
      </w:pPr>
      <w:r>
        <w:t>Trische</w:t>
      </w:r>
    </w:p>
    <w:p w:rsidR="00674E1A" w:rsidRDefault="00674E1A" w:rsidP="000220E4">
      <w:pPr>
        <w:numPr>
          <w:ilvl w:val="0"/>
          <w:numId w:val="23"/>
        </w:numPr>
      </w:pPr>
      <w:r>
        <w:t>Monolog (Faust)</w:t>
      </w:r>
    </w:p>
    <w:p w:rsidR="00674E1A" w:rsidRDefault="00674E1A" w:rsidP="000220E4">
      <w:pPr>
        <w:numPr>
          <w:ilvl w:val="0"/>
          <w:numId w:val="23"/>
        </w:numPr>
      </w:pPr>
      <w:r>
        <w:t>Besetzt (Margarethen)</w:t>
      </w:r>
    </w:p>
    <w:p w:rsidR="00674E1A" w:rsidRDefault="00674E1A" w:rsidP="000220E4">
      <w:pPr>
        <w:numPr>
          <w:ilvl w:val="0"/>
          <w:numId w:val="23"/>
        </w:numPr>
      </w:pPr>
      <w:r>
        <w:t>Bürokratie (Mephisto)</w:t>
      </w:r>
    </w:p>
    <w:p w:rsidR="00674E1A" w:rsidRDefault="00674E1A" w:rsidP="000220E4">
      <w:pPr>
        <w:numPr>
          <w:ilvl w:val="0"/>
          <w:numId w:val="23"/>
        </w:numPr>
      </w:pPr>
      <w:r>
        <w:t>Burleske (Mephisto)</w:t>
      </w:r>
    </w:p>
    <w:p w:rsidR="00674E1A" w:rsidRDefault="00674E1A" w:rsidP="000220E4">
      <w:pPr>
        <w:numPr>
          <w:ilvl w:val="0"/>
          <w:numId w:val="23"/>
        </w:numPr>
      </w:pPr>
      <w:r>
        <w:t>Walpurgisnachtfestchen (Busho)</w:t>
      </w:r>
    </w:p>
    <w:p w:rsidR="00674E1A" w:rsidRDefault="00674E1A" w:rsidP="000220E4">
      <w:pPr>
        <w:numPr>
          <w:ilvl w:val="0"/>
          <w:numId w:val="23"/>
        </w:numPr>
      </w:pPr>
      <w:r>
        <w:t>Das Orchestrion</w:t>
      </w:r>
    </w:p>
    <w:p w:rsidR="00674E1A" w:rsidRDefault="00674E1A" w:rsidP="000220E4">
      <w:pPr>
        <w:numPr>
          <w:ilvl w:val="0"/>
          <w:numId w:val="23"/>
        </w:numPr>
      </w:pPr>
      <w:r>
        <w:t>Still Am Abend</w:t>
      </w:r>
    </w:p>
    <w:p w:rsidR="00674E1A" w:rsidRDefault="00674E1A" w:rsidP="000220E4">
      <w:pPr>
        <w:numPr>
          <w:ilvl w:val="0"/>
          <w:numId w:val="23"/>
        </w:numPr>
      </w:pPr>
      <w:r>
        <w:t>Letztes Bild (Mephisto)</w:t>
      </w:r>
    </w:p>
    <w:p w:rsidR="00674E1A" w:rsidRDefault="00674E1A"/>
    <w:p w:rsidR="00674E1A" w:rsidRPr="000220E4" w:rsidRDefault="00674E1A" w:rsidP="000220E4">
      <w:pPr>
        <w:pStyle w:val="Heading2"/>
      </w:pPr>
      <w:r>
        <w:rPr>
          <w:color w:val="006666"/>
        </w:rPr>
        <w:br w:type="page"/>
        <w:t>[14] Ende Neu</w:t>
      </w:r>
    </w:p>
    <w:p w:rsidR="00674E1A" w:rsidRDefault="00674E1A" w:rsidP="000220E4">
      <w:pPr>
        <w:pStyle w:val="Heading3"/>
      </w:pPr>
      <w:r>
        <w:rPr>
          <w:color w:val="6699FF"/>
        </w:rPr>
        <w:t>1996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8cm">
            <v:imagedata r:id="rId25" o:title="Coverbild"/>
          </v:shape>
        </w:pict>
        <w:br/>
      </w:r>
    </w:p>
    <w:p w:rsidR="00674E1A" w:rsidRDefault="00674E1A" w:rsidP="000220E4">
      <w:pPr>
        <w:numPr>
          <w:ilvl w:val="0"/>
          <w:numId w:val="24"/>
        </w:numPr>
      </w:pPr>
      <w:r>
        <w:t>Was Ist Ist (3:29)</w:t>
      </w:r>
    </w:p>
    <w:p w:rsidR="00674E1A" w:rsidRDefault="00674E1A" w:rsidP="000220E4">
      <w:pPr>
        <w:numPr>
          <w:ilvl w:val="0"/>
          <w:numId w:val="24"/>
        </w:numPr>
      </w:pPr>
      <w:r>
        <w:t>Stella Maris (5:18)</w:t>
      </w:r>
    </w:p>
    <w:p w:rsidR="00674E1A" w:rsidRDefault="00674E1A" w:rsidP="000220E4">
      <w:pPr>
        <w:numPr>
          <w:ilvl w:val="0"/>
          <w:numId w:val="24"/>
        </w:numPr>
      </w:pPr>
      <w:r>
        <w:t>Die Explosion Im Festspielhaus (4:30)</w:t>
      </w:r>
    </w:p>
    <w:p w:rsidR="00674E1A" w:rsidRDefault="00674E1A" w:rsidP="000220E4">
      <w:pPr>
        <w:numPr>
          <w:ilvl w:val="0"/>
          <w:numId w:val="24"/>
        </w:numPr>
      </w:pPr>
      <w:r>
        <w:t>Installation No.1 (4:29)</w:t>
      </w:r>
    </w:p>
    <w:p w:rsidR="00674E1A" w:rsidRDefault="00674E1A" w:rsidP="000220E4">
      <w:pPr>
        <w:numPr>
          <w:ilvl w:val="0"/>
          <w:numId w:val="24"/>
        </w:numPr>
      </w:pPr>
      <w:r>
        <w:t>NNNAAAMMM (10:59)</w:t>
      </w:r>
    </w:p>
    <w:p w:rsidR="00674E1A" w:rsidRDefault="00674E1A" w:rsidP="000220E4">
      <w:pPr>
        <w:numPr>
          <w:ilvl w:val="0"/>
          <w:numId w:val="24"/>
        </w:numPr>
      </w:pPr>
      <w:r>
        <w:t>Ende Neu (4:57)</w:t>
      </w:r>
    </w:p>
    <w:p w:rsidR="00674E1A" w:rsidRDefault="00674E1A" w:rsidP="000220E4">
      <w:pPr>
        <w:numPr>
          <w:ilvl w:val="0"/>
          <w:numId w:val="24"/>
        </w:numPr>
      </w:pPr>
      <w:r>
        <w:t>The Garden (5:10)</w:t>
      </w:r>
    </w:p>
    <w:p w:rsidR="00674E1A" w:rsidRDefault="00674E1A" w:rsidP="000220E4">
      <w:pPr>
        <w:numPr>
          <w:ilvl w:val="0"/>
          <w:numId w:val="24"/>
        </w:numPr>
      </w:pPr>
      <w:r>
        <w:t>Der Schacht Von Babel (2:46)</w:t>
      </w:r>
    </w:p>
    <w:p w:rsidR="00674E1A" w:rsidRDefault="00674E1A">
      <w:r>
        <w:br/>
        <w:t>Gesamtzeit: 00:41:38</w:t>
      </w:r>
    </w:p>
    <w:p w:rsidR="00674E1A" w:rsidRDefault="00674E1A">
      <w:r>
        <w:br/>
        <w:t xml:space="preserve">Kommentar: </w:t>
      </w:r>
      <w:r w:rsidRPr="003B2A33">
        <w:rPr>
          <w:i/>
        </w:rPr>
        <w:t>Die Lieder wurden aufgenommen zwischen Februar 1994 und Mai 1996 in der Akademie der Künste zu Berlin, in Conny´s Studio in Wolperath in der Nähe von Bonn und in La Chapelle in Belgien. Die CD wurde als Enhanced CD ausgeliefert mit Videoclips und Soundsamples. Es ist das letzte Album, an dem FM Einheit mitgearbeitet hat. Er verließ nach Streitigkeiten während der Aufnahmen die Band.</w:t>
      </w:r>
    </w:p>
    <w:p w:rsidR="00674E1A" w:rsidRDefault="00674E1A"/>
    <w:p w:rsidR="00674E1A" w:rsidRPr="000220E4" w:rsidRDefault="00674E1A" w:rsidP="000220E4">
      <w:pPr>
        <w:pStyle w:val="Heading2"/>
      </w:pPr>
      <w:r>
        <w:rPr>
          <w:color w:val="006666"/>
        </w:rPr>
        <w:br w:type="page"/>
        <w:t>[15] Total Eclipse of the Sun</w:t>
      </w:r>
    </w:p>
    <w:p w:rsidR="00674E1A" w:rsidRDefault="00674E1A" w:rsidP="000220E4">
      <w:pPr>
        <w:pStyle w:val="Heading3"/>
      </w:pPr>
      <w:r>
        <w:rPr>
          <w:color w:val="6699FF"/>
        </w:rPr>
        <w:t>1999 (SCD)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76cm">
            <v:imagedata r:id="rId26" o:title="Coverbild"/>
          </v:shape>
        </w:pict>
        <w:br/>
      </w:r>
    </w:p>
    <w:p w:rsidR="00674E1A" w:rsidRDefault="00674E1A" w:rsidP="000220E4">
      <w:pPr>
        <w:numPr>
          <w:ilvl w:val="0"/>
          <w:numId w:val="25"/>
        </w:numPr>
      </w:pPr>
      <w:r>
        <w:t>Total Eclipse of the Sun (first vocal version) (3:52)</w:t>
      </w:r>
    </w:p>
    <w:p w:rsidR="00674E1A" w:rsidRDefault="00674E1A" w:rsidP="000220E4">
      <w:pPr>
        <w:numPr>
          <w:ilvl w:val="0"/>
          <w:numId w:val="25"/>
        </w:numPr>
      </w:pPr>
      <w:r>
        <w:t>Sonnenbarke (8:14)</w:t>
      </w:r>
    </w:p>
    <w:p w:rsidR="00674E1A" w:rsidRDefault="00674E1A" w:rsidP="000220E4">
      <w:pPr>
        <w:numPr>
          <w:ilvl w:val="0"/>
          <w:numId w:val="25"/>
        </w:numPr>
      </w:pPr>
      <w:r>
        <w:t>Helium (3:10)</w:t>
      </w:r>
    </w:p>
    <w:p w:rsidR="00674E1A" w:rsidRDefault="00674E1A" w:rsidP="000220E4">
      <w:pPr>
        <w:numPr>
          <w:ilvl w:val="0"/>
          <w:numId w:val="25"/>
        </w:numPr>
      </w:pPr>
      <w:r>
        <w:t>Total Eclipse of the Sun (new vocal version) (3:52)</w:t>
      </w:r>
    </w:p>
    <w:p w:rsidR="00674E1A" w:rsidRDefault="00674E1A">
      <w:r>
        <w:br/>
        <w:t>Gesamtzeit: 00:19:08</w:t>
      </w:r>
    </w:p>
    <w:p w:rsidR="00674E1A" w:rsidRDefault="00674E1A"/>
    <w:p w:rsidR="00674E1A" w:rsidRPr="000220E4" w:rsidRDefault="00674E1A" w:rsidP="000220E4">
      <w:pPr>
        <w:pStyle w:val="Heading2"/>
      </w:pPr>
      <w:r>
        <w:rPr>
          <w:color w:val="006666"/>
        </w:rPr>
        <w:br w:type="page"/>
        <w:t>[16] Silence is Sexy</w:t>
      </w:r>
    </w:p>
    <w:p w:rsidR="00674E1A" w:rsidRDefault="00674E1A" w:rsidP="000220E4">
      <w:pPr>
        <w:pStyle w:val="Heading3"/>
      </w:pPr>
      <w:r>
        <w:rPr>
          <w:color w:val="6699FF"/>
        </w:rPr>
        <w:t>2000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89cm">
            <v:imagedata r:id="rId27" o:title="Coverbild"/>
          </v:shape>
        </w:pict>
        <w:br/>
      </w:r>
    </w:p>
    <w:p w:rsidR="00674E1A" w:rsidRDefault="00674E1A" w:rsidP="000220E4">
      <w:pPr>
        <w:numPr>
          <w:ilvl w:val="0"/>
          <w:numId w:val="26"/>
        </w:numPr>
      </w:pPr>
      <w:r>
        <w:t>Sabrina (4:39)</w:t>
      </w:r>
    </w:p>
    <w:p w:rsidR="00674E1A" w:rsidRDefault="00674E1A" w:rsidP="000220E4">
      <w:pPr>
        <w:numPr>
          <w:ilvl w:val="0"/>
          <w:numId w:val="26"/>
        </w:numPr>
      </w:pPr>
      <w:r>
        <w:t>Silence is Sexy (7:00)</w:t>
      </w:r>
    </w:p>
    <w:p w:rsidR="00674E1A" w:rsidRDefault="00674E1A" w:rsidP="000220E4">
      <w:pPr>
        <w:numPr>
          <w:ilvl w:val="0"/>
          <w:numId w:val="26"/>
        </w:numPr>
      </w:pPr>
      <w:r>
        <w:t>In Circles (2:30)</w:t>
      </w:r>
    </w:p>
    <w:p w:rsidR="00674E1A" w:rsidRDefault="00674E1A" w:rsidP="000220E4">
      <w:pPr>
        <w:numPr>
          <w:ilvl w:val="0"/>
          <w:numId w:val="26"/>
        </w:numPr>
      </w:pPr>
      <w:r>
        <w:t>Newtons Gravitätlichkeit (2:02)</w:t>
      </w:r>
    </w:p>
    <w:p w:rsidR="00674E1A" w:rsidRDefault="00674E1A" w:rsidP="000220E4">
      <w:pPr>
        <w:numPr>
          <w:ilvl w:val="0"/>
          <w:numId w:val="26"/>
        </w:numPr>
      </w:pPr>
      <w:r>
        <w:t>Zampano (5:33)</w:t>
      </w:r>
    </w:p>
    <w:p w:rsidR="00674E1A" w:rsidRDefault="00674E1A" w:rsidP="000220E4">
      <w:pPr>
        <w:numPr>
          <w:ilvl w:val="0"/>
          <w:numId w:val="26"/>
        </w:numPr>
      </w:pPr>
      <w:r>
        <w:t>Heaven is of Honey (3:49)</w:t>
      </w:r>
    </w:p>
    <w:p w:rsidR="00674E1A" w:rsidRDefault="00674E1A" w:rsidP="000220E4">
      <w:pPr>
        <w:numPr>
          <w:ilvl w:val="0"/>
          <w:numId w:val="26"/>
        </w:numPr>
      </w:pPr>
      <w:r>
        <w:t>Beauty (2:01)</w:t>
      </w:r>
    </w:p>
    <w:p w:rsidR="00674E1A" w:rsidRDefault="00674E1A" w:rsidP="000220E4">
      <w:pPr>
        <w:numPr>
          <w:ilvl w:val="0"/>
          <w:numId w:val="26"/>
        </w:numPr>
      </w:pPr>
      <w:r>
        <w:t>Die Befindlichkeit des Landes (5:43)</w:t>
      </w:r>
    </w:p>
    <w:p w:rsidR="00674E1A" w:rsidRDefault="00674E1A" w:rsidP="000220E4">
      <w:pPr>
        <w:numPr>
          <w:ilvl w:val="0"/>
          <w:numId w:val="26"/>
        </w:numPr>
      </w:pPr>
      <w:r>
        <w:t>Sonnenbarke (7:49)</w:t>
      </w:r>
    </w:p>
    <w:p w:rsidR="00674E1A" w:rsidRDefault="00674E1A" w:rsidP="000220E4">
      <w:pPr>
        <w:numPr>
          <w:ilvl w:val="0"/>
          <w:numId w:val="26"/>
        </w:numPr>
      </w:pPr>
      <w:r>
        <w:t>Musentango (2:16)</w:t>
      </w:r>
    </w:p>
    <w:p w:rsidR="00674E1A" w:rsidRDefault="00674E1A" w:rsidP="000220E4">
      <w:pPr>
        <w:numPr>
          <w:ilvl w:val="0"/>
          <w:numId w:val="26"/>
        </w:numPr>
      </w:pPr>
      <w:r>
        <w:t>Alles (4:42)</w:t>
      </w:r>
    </w:p>
    <w:p w:rsidR="00674E1A" w:rsidRDefault="00674E1A" w:rsidP="000220E4">
      <w:pPr>
        <w:numPr>
          <w:ilvl w:val="0"/>
          <w:numId w:val="26"/>
        </w:numPr>
      </w:pPr>
      <w:r>
        <w:t>Redukt (10:11)</w:t>
      </w:r>
    </w:p>
    <w:p w:rsidR="00674E1A" w:rsidRDefault="00674E1A" w:rsidP="000220E4">
      <w:pPr>
        <w:numPr>
          <w:ilvl w:val="0"/>
          <w:numId w:val="26"/>
        </w:numPr>
      </w:pPr>
      <w:r>
        <w:t>Dingsaller (5:47)</w:t>
      </w:r>
    </w:p>
    <w:p w:rsidR="00674E1A" w:rsidRDefault="00674E1A" w:rsidP="000220E4">
      <w:pPr>
        <w:numPr>
          <w:ilvl w:val="0"/>
          <w:numId w:val="26"/>
        </w:numPr>
      </w:pPr>
      <w:r>
        <w:t>Anrufe in Abwesenheit (4:15)</w:t>
      </w:r>
    </w:p>
    <w:p w:rsidR="00674E1A" w:rsidRDefault="00674E1A" w:rsidP="000220E4">
      <w:pPr>
        <w:numPr>
          <w:ilvl w:val="0"/>
          <w:numId w:val="26"/>
        </w:numPr>
      </w:pPr>
      <w:r>
        <w:t>Pelikanol (18:30)</w:t>
      </w:r>
    </w:p>
    <w:p w:rsidR="00674E1A" w:rsidRDefault="00674E1A">
      <w:r>
        <w:br/>
        <w:t>Gesamtzeit: 01:26:47</w:t>
      </w:r>
    </w:p>
    <w:p w:rsidR="00674E1A" w:rsidRDefault="00674E1A">
      <w:r>
        <w:br/>
        <w:t xml:space="preserve">Kommentar: </w:t>
      </w:r>
      <w:r w:rsidRPr="003B2A33">
        <w:rPr>
          <w:i/>
        </w:rPr>
        <w:t>Es handelt sich um das achte reguläre Album, das trotz vierjähriger Pause an alte Erfolge anknüpfte. Bei dem Album spielte FM Einheit nicht mehr mit. Im Digipack der limitierten Version für Deutschland war auf einer zweiten CD das knapp 20minütige »Pelikanol«, das sich auch auf Seite D der 2xLP findet.</w:t>
      </w:r>
    </w:p>
    <w:p w:rsidR="00674E1A" w:rsidRDefault="00674E1A"/>
    <w:p w:rsidR="00674E1A" w:rsidRPr="000220E4" w:rsidRDefault="00674E1A" w:rsidP="000220E4">
      <w:pPr>
        <w:pStyle w:val="Heading2"/>
      </w:pPr>
      <w:r>
        <w:rPr>
          <w:color w:val="006666"/>
        </w:rPr>
        <w:br w:type="page"/>
        <w:t>[17] Supporters' Album #1</w:t>
      </w:r>
    </w:p>
    <w:p w:rsidR="00674E1A" w:rsidRDefault="00674E1A" w:rsidP="000220E4">
      <w:pPr>
        <w:pStyle w:val="Heading3"/>
      </w:pPr>
      <w:r>
        <w:rPr>
          <w:color w:val="6699FF"/>
        </w:rPr>
        <w:t>2000 (CD) </w:t>
      </w:r>
    </w:p>
    <w:p w:rsidR="00674E1A" w:rsidRDefault="00674E1A" w:rsidP="000220E4">
      <w:r>
        <w:pict>
          <v:shape style="width:6.67cm;height:4.67cm">
            <v:imagedata r:id="rId28" o:title="Coverbild"/>
          </v:shape>
        </w:pict>
        <w:br/>
      </w:r>
    </w:p>
    <w:p w:rsidR="00674E1A" w:rsidRDefault="00674E1A" w:rsidP="000220E4">
      <w:pPr>
        <w:numPr>
          <w:ilvl w:val="0"/>
          <w:numId w:val="27"/>
        </w:numPr>
      </w:pPr>
      <w:r>
        <w:t>Dead Friends (Around the Corner)</w:t>
      </w:r>
    </w:p>
    <w:p w:rsidR="00674E1A" w:rsidRDefault="00674E1A" w:rsidP="000220E4">
      <w:pPr>
        <w:numPr>
          <w:ilvl w:val="0"/>
          <w:numId w:val="27"/>
        </w:numPr>
      </w:pPr>
      <w:r>
        <w:t>Perpetuum Mobile</w:t>
      </w:r>
    </w:p>
    <w:p w:rsidR="00674E1A" w:rsidRDefault="00674E1A" w:rsidP="000220E4">
      <w:pPr>
        <w:numPr>
          <w:ilvl w:val="0"/>
          <w:numId w:val="27"/>
        </w:numPr>
      </w:pPr>
      <w:r>
        <w:t>X</w:t>
      </w:r>
    </w:p>
    <w:p w:rsidR="00674E1A" w:rsidRDefault="00674E1A" w:rsidP="000220E4">
      <w:pPr>
        <w:numPr>
          <w:ilvl w:val="0"/>
          <w:numId w:val="27"/>
        </w:numPr>
      </w:pPr>
      <w:r>
        <w:t>Ein Seltener Vogel (Bunkerversion)</w:t>
      </w:r>
    </w:p>
    <w:p w:rsidR="00674E1A" w:rsidRDefault="00674E1A" w:rsidP="000220E4">
      <w:pPr>
        <w:numPr>
          <w:ilvl w:val="0"/>
          <w:numId w:val="27"/>
        </w:numPr>
      </w:pPr>
      <w:r>
        <w:t>Airplane Miniature #4</w:t>
      </w:r>
    </w:p>
    <w:p w:rsidR="00674E1A" w:rsidRDefault="00674E1A" w:rsidP="000220E4">
      <w:pPr>
        <w:numPr>
          <w:ilvl w:val="0"/>
          <w:numId w:val="27"/>
        </w:numPr>
      </w:pPr>
      <w:r>
        <w:t>Airplane Miniature #3</w:t>
      </w:r>
    </w:p>
    <w:p w:rsidR="00674E1A" w:rsidRDefault="00674E1A" w:rsidP="000220E4">
      <w:pPr>
        <w:numPr>
          <w:ilvl w:val="0"/>
          <w:numId w:val="27"/>
        </w:numPr>
      </w:pPr>
      <w:r>
        <w:t>Insomnia</w:t>
      </w:r>
    </w:p>
    <w:p w:rsidR="00674E1A" w:rsidRDefault="00674E1A" w:rsidP="000220E4">
      <w:pPr>
        <w:numPr>
          <w:ilvl w:val="0"/>
          <w:numId w:val="27"/>
        </w:numPr>
      </w:pPr>
      <w:r>
        <w:t>Selbsportrait mit Kater</w:t>
      </w:r>
    </w:p>
    <w:p w:rsidR="00674E1A" w:rsidRDefault="00674E1A" w:rsidP="000220E4">
      <w:pPr>
        <w:numPr>
          <w:ilvl w:val="0"/>
          <w:numId w:val="27"/>
        </w:numPr>
      </w:pPr>
      <w:r>
        <w:t>Compressors in the Dark</w:t>
      </w:r>
    </w:p>
    <w:p w:rsidR="00674E1A" w:rsidRDefault="00674E1A"/>
    <w:p w:rsidR="00674E1A" w:rsidRPr="000220E4" w:rsidRDefault="00674E1A" w:rsidP="000220E4">
      <w:pPr>
        <w:pStyle w:val="Heading2"/>
      </w:pPr>
      <w:r>
        <w:rPr>
          <w:color w:val="006666"/>
        </w:rPr>
        <w:br w:type="page"/>
        <w:t>[18] Berlin Babylon Soundtrack</w:t>
      </w:r>
    </w:p>
    <w:p w:rsidR="00674E1A" w:rsidRDefault="00674E1A" w:rsidP="000220E4">
      <w:pPr>
        <w:pStyle w:val="Heading3"/>
      </w:pPr>
      <w:r>
        <w:rPr>
          <w:color w:val="6699FF"/>
        </w:rPr>
        <w:t>2001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3cm">
            <v:imagedata r:id="rId29" o:title="Coverbild"/>
          </v:shape>
        </w:pict>
        <w:br/>
      </w:r>
    </w:p>
    <w:p w:rsidR="00674E1A" w:rsidRDefault="00674E1A" w:rsidP="000220E4">
      <w:pPr>
        <w:numPr>
          <w:ilvl w:val="0"/>
          <w:numId w:val="28"/>
        </w:numPr>
      </w:pPr>
      <w:r>
        <w:t>Berlin Babylon (Titel) (4:20)</w:t>
      </w:r>
    </w:p>
    <w:p w:rsidR="00674E1A" w:rsidRDefault="00674E1A" w:rsidP="000220E4">
      <w:pPr>
        <w:numPr>
          <w:ilvl w:val="0"/>
          <w:numId w:val="28"/>
        </w:numPr>
      </w:pPr>
      <w:r>
        <w:t>Godzilla in Mitte (2:22)</w:t>
      </w:r>
    </w:p>
    <w:p w:rsidR="00674E1A" w:rsidRDefault="00674E1A" w:rsidP="000220E4">
      <w:pPr>
        <w:numPr>
          <w:ilvl w:val="0"/>
          <w:numId w:val="28"/>
        </w:numPr>
      </w:pPr>
      <w:r>
        <w:t>Overtüre mit Helikoptern (1:05)</w:t>
      </w:r>
    </w:p>
    <w:p w:rsidR="00674E1A" w:rsidRDefault="00674E1A" w:rsidP="000220E4">
      <w:pPr>
        <w:numPr>
          <w:ilvl w:val="0"/>
          <w:numId w:val="28"/>
        </w:numPr>
      </w:pPr>
      <w:r>
        <w:t>Walkie Talkie Babylon (2:07)</w:t>
      </w:r>
    </w:p>
    <w:p w:rsidR="00674E1A" w:rsidRDefault="00674E1A" w:rsidP="000220E4">
      <w:pPr>
        <w:numPr>
          <w:ilvl w:val="0"/>
          <w:numId w:val="28"/>
        </w:numPr>
      </w:pPr>
      <w:r>
        <w:t>Trauermarsch (2:12)</w:t>
      </w:r>
    </w:p>
    <w:p w:rsidR="00674E1A" w:rsidRDefault="00674E1A" w:rsidP="000220E4">
      <w:pPr>
        <w:numPr>
          <w:ilvl w:val="0"/>
          <w:numId w:val="28"/>
        </w:numPr>
      </w:pPr>
      <w:r>
        <w:t>Glas 1 (Sony-Center) (2:03)</w:t>
      </w:r>
    </w:p>
    <w:p w:rsidR="00674E1A" w:rsidRDefault="00674E1A" w:rsidP="000220E4">
      <w:pPr>
        <w:numPr>
          <w:ilvl w:val="0"/>
          <w:numId w:val="28"/>
        </w:numPr>
      </w:pPr>
      <w:r>
        <w:t>Befindlichkeit (Baustellenversion) (4:50)</w:t>
      </w:r>
    </w:p>
    <w:p w:rsidR="00674E1A" w:rsidRDefault="00674E1A" w:rsidP="000220E4">
      <w:pPr>
        <w:numPr>
          <w:ilvl w:val="0"/>
          <w:numId w:val="28"/>
        </w:numPr>
      </w:pPr>
      <w:r>
        <w:t>Der Engel der Geschichte (1:24)</w:t>
      </w:r>
    </w:p>
    <w:p w:rsidR="00674E1A" w:rsidRDefault="00674E1A" w:rsidP="000220E4">
      <w:pPr>
        <w:numPr>
          <w:ilvl w:val="0"/>
          <w:numId w:val="28"/>
        </w:numPr>
      </w:pPr>
      <w:r>
        <w:t>Beauty (Tiergartentunnel) (2:50)</w:t>
      </w:r>
    </w:p>
    <w:p w:rsidR="00674E1A" w:rsidRDefault="00674E1A" w:rsidP="000220E4">
      <w:pPr>
        <w:numPr>
          <w:ilvl w:val="0"/>
          <w:numId w:val="28"/>
        </w:numPr>
      </w:pPr>
      <w:r>
        <w:t>Glas 2 (Richtfest) (2:03)</w:t>
      </w:r>
    </w:p>
    <w:p w:rsidR="00674E1A" w:rsidRDefault="00674E1A" w:rsidP="000220E4">
      <w:pPr>
        <w:numPr>
          <w:ilvl w:val="0"/>
          <w:numId w:val="28"/>
        </w:numPr>
      </w:pPr>
      <w:r>
        <w:t>Architektur ist Geiselnahme (3:05)</w:t>
      </w:r>
    </w:p>
    <w:p w:rsidR="00674E1A" w:rsidRDefault="00674E1A" w:rsidP="000220E4">
      <w:pPr>
        <w:numPr>
          <w:ilvl w:val="0"/>
          <w:numId w:val="28"/>
        </w:numPr>
      </w:pPr>
      <w:r>
        <w:t>Gästeliste (3:42)</w:t>
      </w:r>
    </w:p>
    <w:p w:rsidR="00674E1A" w:rsidRDefault="00674E1A" w:rsidP="000220E4">
      <w:pPr>
        <w:numPr>
          <w:ilvl w:val="0"/>
          <w:numId w:val="28"/>
        </w:numPr>
      </w:pPr>
      <w:r>
        <w:t>Die Befindlichkeit des Landes (5:31)</w:t>
      </w:r>
    </w:p>
    <w:p w:rsidR="00674E1A" w:rsidRDefault="00674E1A">
      <w:r>
        <w:br/>
        <w:t>Gesamtzeit: 00:37:34</w:t>
      </w:r>
    </w:p>
    <w:p w:rsidR="00674E1A" w:rsidRDefault="00674E1A"/>
    <w:p w:rsidR="00674E1A" w:rsidRPr="000220E4" w:rsidRDefault="00674E1A" w:rsidP="000220E4">
      <w:pPr>
        <w:pStyle w:val="Heading2"/>
      </w:pPr>
      <w:r>
        <w:rPr>
          <w:color w:val="006666"/>
        </w:rPr>
        <w:br w:type="page"/>
        <w:t>[19] Strategies Against Architecture III (1991 – 2001)</w:t>
      </w:r>
    </w:p>
    <w:p w:rsidR="00674E1A" w:rsidRDefault="00674E1A" w:rsidP="000220E4">
      <w:pPr>
        <w:pStyle w:val="Heading3"/>
      </w:pPr>
      <w:r>
        <w:rPr>
          <w:color w:val="6699FF"/>
        </w:rPr>
        <w:t>2001 (DCD)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78cm">
            <v:imagedata r:id="rId30" o:title="Coverbild"/>
          </v:shape>
        </w:pict>
        <w:br/>
      </w:r>
    </w:p>
    <w:p w:rsidR="00674E1A" w:rsidRDefault="00674E1A" w:rsidP="000220E4">
      <w:pPr>
        <w:numPr>
          <w:ilvl w:val="0"/>
          <w:numId w:val="29"/>
        </w:numPr>
      </w:pPr>
      <w:r>
        <w:t>Zentrifuge</w:t>
      </w:r>
    </w:p>
    <w:p w:rsidR="00674E1A" w:rsidRDefault="00674E1A" w:rsidP="000220E4">
      <w:pPr>
        <w:numPr>
          <w:ilvl w:val="0"/>
          <w:numId w:val="29"/>
        </w:numPr>
      </w:pPr>
      <w:r>
        <w:t>12305(te) Nacht</w:t>
      </w:r>
    </w:p>
    <w:p w:rsidR="00674E1A" w:rsidRDefault="00674E1A" w:rsidP="000220E4">
      <w:pPr>
        <w:numPr>
          <w:ilvl w:val="0"/>
          <w:numId w:val="29"/>
        </w:numPr>
      </w:pPr>
      <w:r>
        <w:t>Für wen sind die Blumen?</w:t>
      </w:r>
    </w:p>
    <w:p w:rsidR="00674E1A" w:rsidRDefault="00674E1A" w:rsidP="000220E4">
      <w:pPr>
        <w:numPr>
          <w:ilvl w:val="0"/>
          <w:numId w:val="29"/>
        </w:numPr>
      </w:pPr>
      <w:r>
        <w:t>Ende Neu (Live)</w:t>
      </w:r>
    </w:p>
    <w:p w:rsidR="00674E1A" w:rsidRDefault="00674E1A" w:rsidP="000220E4">
      <w:pPr>
        <w:numPr>
          <w:ilvl w:val="0"/>
          <w:numId w:val="29"/>
        </w:numPr>
      </w:pPr>
      <w:r>
        <w:t>Redukt (Live)</w:t>
      </w:r>
    </w:p>
    <w:p w:rsidR="00674E1A" w:rsidRDefault="00674E1A" w:rsidP="000220E4">
      <w:pPr>
        <w:numPr>
          <w:ilvl w:val="0"/>
          <w:numId w:val="29"/>
        </w:numPr>
      </w:pPr>
      <w:r>
        <w:t>Blume (French Version)</w:t>
      </w:r>
    </w:p>
    <w:p w:rsidR="00674E1A" w:rsidRDefault="00674E1A" w:rsidP="000220E4">
      <w:pPr>
        <w:numPr>
          <w:ilvl w:val="0"/>
          <w:numId w:val="29"/>
        </w:numPr>
      </w:pPr>
      <w:r>
        <w:t>Three Thoughts (Devils Sect)</w:t>
      </w:r>
    </w:p>
    <w:p w:rsidR="00674E1A" w:rsidRDefault="00674E1A" w:rsidP="000220E4">
      <w:pPr>
        <w:numPr>
          <w:ilvl w:val="0"/>
          <w:numId w:val="29"/>
        </w:numPr>
      </w:pPr>
      <w:r>
        <w:t>Implosion</w:t>
      </w:r>
    </w:p>
    <w:p w:rsidR="00674E1A" w:rsidRDefault="00674E1A" w:rsidP="000220E4">
      <w:pPr>
        <w:numPr>
          <w:ilvl w:val="0"/>
          <w:numId w:val="29"/>
        </w:numPr>
      </w:pPr>
      <w:r>
        <w:t>Scampi alla Carlina</w:t>
      </w:r>
    </w:p>
    <w:p w:rsidR="00674E1A" w:rsidRDefault="00674E1A" w:rsidP="000220E4">
      <w:pPr>
        <w:numPr>
          <w:ilvl w:val="0"/>
          <w:numId w:val="29"/>
        </w:numPr>
      </w:pPr>
      <w:r>
        <w:t>Snake</w:t>
      </w:r>
    </w:p>
    <w:p w:rsidR="00674E1A" w:rsidRDefault="00674E1A" w:rsidP="000220E4">
      <w:pPr>
        <w:numPr>
          <w:ilvl w:val="0"/>
          <w:numId w:val="29"/>
        </w:numPr>
      </w:pPr>
      <w:r>
        <w:t>Alles was irgendwie nützt (Live)</w:t>
      </w:r>
    </w:p>
    <w:p w:rsidR="00674E1A" w:rsidRDefault="00674E1A" w:rsidP="000220E4">
      <w:pPr>
        <w:numPr>
          <w:ilvl w:val="0"/>
          <w:numId w:val="29"/>
        </w:numPr>
      </w:pPr>
      <w:r>
        <w:t>The Garden</w:t>
      </w:r>
    </w:p>
    <w:p w:rsidR="00674E1A" w:rsidRDefault="00674E1A" w:rsidP="000220E4">
      <w:pPr>
        <w:numPr>
          <w:ilvl w:val="0"/>
          <w:numId w:val="29"/>
        </w:numPr>
      </w:pPr>
      <w:r>
        <w:t>Anrufe in Abwesenheit</w:t>
      </w:r>
    </w:p>
    <w:p w:rsidR="00674E1A" w:rsidRDefault="00674E1A" w:rsidP="000220E4">
      <w:pPr>
        <w:numPr>
          <w:ilvl w:val="0"/>
          <w:numId w:val="29"/>
        </w:numPr>
      </w:pPr>
      <w:r>
        <w:t>Querulanten</w:t>
      </w:r>
    </w:p>
    <w:p w:rsidR="00674E1A" w:rsidRDefault="00674E1A" w:rsidP="000220E4">
      <w:pPr>
        <w:numPr>
          <w:ilvl w:val="0"/>
          <w:numId w:val="29"/>
        </w:numPr>
      </w:pPr>
      <w:r>
        <w:t>Architektur ist Geiselnahme</w:t>
      </w:r>
    </w:p>
    <w:p w:rsidR="00674E1A" w:rsidRDefault="00674E1A" w:rsidP="000220E4">
      <w:pPr>
        <w:numPr>
          <w:ilvl w:val="0"/>
          <w:numId w:val="29"/>
        </w:numPr>
      </w:pPr>
      <w:r>
        <w:t>Helium</w:t>
      </w:r>
    </w:p>
    <w:p w:rsidR="00674E1A" w:rsidRDefault="00674E1A" w:rsidP="000220E4">
      <w:pPr>
        <w:numPr>
          <w:ilvl w:val="0"/>
          <w:numId w:val="29"/>
        </w:numPr>
      </w:pPr>
      <w:r>
        <w:t>Wüste (Ballet Version)</w:t>
      </w:r>
    </w:p>
    <w:p w:rsidR="00674E1A" w:rsidRDefault="00674E1A" w:rsidP="000220E4">
      <w:pPr>
        <w:numPr>
          <w:ilvl w:val="0"/>
          <w:numId w:val="29"/>
        </w:numPr>
      </w:pPr>
      <w:r>
        <w:t>Der leere Raum</w:t>
      </w:r>
    </w:p>
    <w:p w:rsidR="00674E1A" w:rsidRDefault="00674E1A" w:rsidP="000220E4">
      <w:pPr>
        <w:numPr>
          <w:ilvl w:val="0"/>
          <w:numId w:val="29"/>
        </w:numPr>
      </w:pPr>
      <w:r>
        <w:t>Was ist ist (Extended Version)</w:t>
      </w:r>
    </w:p>
    <w:p w:rsidR="00674E1A" w:rsidRDefault="00674E1A" w:rsidP="000220E4">
      <w:pPr>
        <w:numPr>
          <w:ilvl w:val="0"/>
          <w:numId w:val="29"/>
        </w:numPr>
      </w:pPr>
      <w:r>
        <w:t>I wish this would be your Colour (Live)</w:t>
      </w:r>
    </w:p>
    <w:p w:rsidR="00674E1A" w:rsidRDefault="00674E1A" w:rsidP="000220E4">
      <w:pPr>
        <w:numPr>
          <w:ilvl w:val="0"/>
          <w:numId w:val="29"/>
        </w:numPr>
      </w:pPr>
      <w:r>
        <w:t>Bili Rubin</w:t>
      </w:r>
    </w:p>
    <w:p w:rsidR="00674E1A" w:rsidRDefault="00674E1A" w:rsidP="000220E4">
      <w:pPr>
        <w:numPr>
          <w:ilvl w:val="0"/>
          <w:numId w:val="29"/>
        </w:numPr>
      </w:pPr>
      <w:r>
        <w:t>Die Interimsliebenden</w:t>
      </w:r>
    </w:p>
    <w:p w:rsidR="00674E1A" w:rsidRDefault="00674E1A" w:rsidP="000220E4">
      <w:pPr>
        <w:numPr>
          <w:ilvl w:val="0"/>
          <w:numId w:val="29"/>
        </w:numPr>
      </w:pPr>
      <w:r>
        <w:t>Installation Nr. 1 (John Is Mixing)</w:t>
      </w:r>
    </w:p>
    <w:p w:rsidR="00674E1A" w:rsidRDefault="00674E1A" w:rsidP="000220E4">
      <w:pPr>
        <w:numPr>
          <w:ilvl w:val="0"/>
          <w:numId w:val="29"/>
        </w:numPr>
      </w:pPr>
      <w:r>
        <w:t>Montblanc / Open Fire</w:t>
      </w:r>
    </w:p>
    <w:p w:rsidR="00674E1A" w:rsidRDefault="00674E1A" w:rsidP="000220E4">
      <w:pPr>
        <w:numPr>
          <w:ilvl w:val="0"/>
          <w:numId w:val="29"/>
        </w:numPr>
      </w:pPr>
      <w:r>
        <w:t>Salamandrina</w:t>
      </w:r>
    </w:p>
    <w:p w:rsidR="00674E1A" w:rsidRDefault="00674E1A" w:rsidP="000220E4">
      <w:pPr>
        <w:numPr>
          <w:ilvl w:val="0"/>
          <w:numId w:val="29"/>
        </w:numPr>
      </w:pPr>
      <w:r>
        <w:t>Letztes Bild</w:t>
      </w:r>
    </w:p>
    <w:p w:rsidR="00674E1A" w:rsidRDefault="00674E1A" w:rsidP="000220E4">
      <w:pPr>
        <w:numPr>
          <w:ilvl w:val="0"/>
          <w:numId w:val="29"/>
        </w:numPr>
      </w:pPr>
      <w:r>
        <w:t>Silence Is Sexy</w:t>
      </w:r>
    </w:p>
    <w:p w:rsidR="00674E1A" w:rsidRDefault="00674E1A" w:rsidP="000220E4">
      <w:pPr>
        <w:numPr>
          <w:ilvl w:val="0"/>
          <w:numId w:val="29"/>
        </w:numPr>
      </w:pPr>
      <w:r>
        <w:t>Drachen</w:t>
      </w:r>
    </w:p>
    <w:p w:rsidR="00674E1A" w:rsidRDefault="00674E1A"/>
    <w:p w:rsidR="00674E1A" w:rsidRPr="000220E4" w:rsidRDefault="00674E1A" w:rsidP="000220E4">
      <w:pPr>
        <w:pStyle w:val="Heading2"/>
      </w:pPr>
      <w:r>
        <w:rPr>
          <w:color w:val="006666"/>
        </w:rPr>
        <w:br w:type="page"/>
        <w:t>[20] 9-15-2000 Brussels (Live)</w:t>
      </w:r>
    </w:p>
    <w:p w:rsidR="00674E1A" w:rsidRDefault="00674E1A" w:rsidP="000220E4">
      <w:pPr>
        <w:pStyle w:val="Heading3"/>
      </w:pPr>
      <w:r>
        <w:rPr>
          <w:color w:val="6699FF"/>
        </w:rPr>
        <w:t>2002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13cm">
            <v:imagedata r:id="rId31" o:title="Coverbild"/>
          </v:shape>
        </w:pict>
        <w:br/>
      </w:r>
    </w:p>
    <w:p w:rsidR="00674E1A" w:rsidRDefault="00674E1A" w:rsidP="000220E4">
      <w:pPr>
        <w:numPr>
          <w:ilvl w:val="0"/>
          <w:numId w:val="30"/>
        </w:numPr>
      </w:pPr>
      <w:r>
        <w:t>Silence is Sexy (6:41)</w:t>
      </w:r>
    </w:p>
    <w:p w:rsidR="00674E1A" w:rsidRDefault="00674E1A" w:rsidP="000220E4">
      <w:pPr>
        <w:numPr>
          <w:ilvl w:val="0"/>
          <w:numId w:val="30"/>
        </w:numPr>
      </w:pPr>
      <w:r>
        <w:t>Sabrina (5:26)</w:t>
      </w:r>
    </w:p>
    <w:p w:rsidR="00674E1A" w:rsidRDefault="00674E1A" w:rsidP="000220E4">
      <w:pPr>
        <w:numPr>
          <w:ilvl w:val="0"/>
          <w:numId w:val="30"/>
        </w:numPr>
      </w:pPr>
      <w:r>
        <w:t>Dingsaller (5:06)</w:t>
      </w:r>
    </w:p>
    <w:p w:rsidR="00674E1A" w:rsidRDefault="00674E1A" w:rsidP="000220E4">
      <w:pPr>
        <w:numPr>
          <w:ilvl w:val="0"/>
          <w:numId w:val="30"/>
        </w:numPr>
      </w:pPr>
      <w:r>
        <w:t>Die Interimsliebenden (6:37)</w:t>
      </w:r>
    </w:p>
    <w:p w:rsidR="00674E1A" w:rsidRDefault="00674E1A" w:rsidP="000220E4">
      <w:pPr>
        <w:numPr>
          <w:ilvl w:val="0"/>
          <w:numId w:val="30"/>
        </w:numPr>
      </w:pPr>
      <w:r>
        <w:t>NNNAAAMMM (9:06)</w:t>
      </w:r>
    </w:p>
    <w:p w:rsidR="00674E1A" w:rsidRDefault="00674E1A" w:rsidP="000220E4">
      <w:pPr>
        <w:numPr>
          <w:ilvl w:val="0"/>
          <w:numId w:val="30"/>
        </w:numPr>
      </w:pPr>
      <w:r>
        <w:t>Haus der Lüge (3:57)</w:t>
      </w:r>
    </w:p>
    <w:p w:rsidR="00674E1A" w:rsidRDefault="00674E1A" w:rsidP="000220E4">
      <w:pPr>
        <w:numPr>
          <w:ilvl w:val="0"/>
          <w:numId w:val="30"/>
        </w:numPr>
      </w:pPr>
      <w:r>
        <w:t>Zebulon (4:07)</w:t>
      </w:r>
    </w:p>
    <w:p w:rsidR="00674E1A" w:rsidRDefault="00674E1A" w:rsidP="000220E4">
      <w:pPr>
        <w:numPr>
          <w:ilvl w:val="0"/>
          <w:numId w:val="30"/>
        </w:numPr>
      </w:pPr>
      <w:r>
        <w:t>Newton's Gravitätlichkeit (2:46)</w:t>
      </w:r>
    </w:p>
    <w:p w:rsidR="00674E1A" w:rsidRDefault="00674E1A" w:rsidP="000220E4">
      <w:pPr>
        <w:numPr>
          <w:ilvl w:val="0"/>
          <w:numId w:val="30"/>
        </w:numPr>
      </w:pPr>
      <w:r>
        <w:t>Zampano (5:17)</w:t>
      </w:r>
    </w:p>
    <w:p w:rsidR="00674E1A" w:rsidRDefault="00674E1A" w:rsidP="000220E4">
      <w:pPr>
        <w:numPr>
          <w:ilvl w:val="0"/>
          <w:numId w:val="30"/>
        </w:numPr>
      </w:pPr>
      <w:r>
        <w:t>Ein seltener Vogel (7:21)</w:t>
      </w:r>
    </w:p>
    <w:p w:rsidR="00674E1A" w:rsidRDefault="00674E1A" w:rsidP="000220E4">
      <w:pPr>
        <w:numPr>
          <w:ilvl w:val="0"/>
          <w:numId w:val="30"/>
        </w:numPr>
      </w:pPr>
      <w:r>
        <w:t>Beauty (2:34)</w:t>
      </w:r>
    </w:p>
    <w:p w:rsidR="00674E1A" w:rsidRDefault="00674E1A" w:rsidP="000220E4">
      <w:pPr>
        <w:numPr>
          <w:ilvl w:val="0"/>
          <w:numId w:val="30"/>
        </w:numPr>
      </w:pPr>
      <w:r>
        <w:t>Die Befindlichkeit des Landes (5:31)</w:t>
      </w:r>
    </w:p>
    <w:p w:rsidR="00674E1A" w:rsidRDefault="00674E1A" w:rsidP="000220E4">
      <w:pPr>
        <w:numPr>
          <w:ilvl w:val="0"/>
          <w:numId w:val="30"/>
        </w:numPr>
      </w:pPr>
      <w:r>
        <w:t>Sonnenbarke (9:06)</w:t>
      </w:r>
    </w:p>
    <w:p w:rsidR="00674E1A" w:rsidRDefault="00674E1A" w:rsidP="000220E4">
      <w:pPr>
        <w:numPr>
          <w:ilvl w:val="0"/>
          <w:numId w:val="30"/>
        </w:numPr>
      </w:pPr>
      <w:r>
        <w:t>Der Schacht von Babel (5:11)</w:t>
      </w:r>
    </w:p>
    <w:p w:rsidR="00674E1A" w:rsidRDefault="00674E1A" w:rsidP="000220E4">
      <w:pPr>
        <w:numPr>
          <w:ilvl w:val="0"/>
          <w:numId w:val="30"/>
        </w:numPr>
      </w:pPr>
      <w:r>
        <w:t>Redukt (10:10)</w:t>
      </w:r>
    </w:p>
    <w:p w:rsidR="00674E1A" w:rsidRDefault="00674E1A" w:rsidP="000220E4">
      <w:pPr>
        <w:numPr>
          <w:ilvl w:val="0"/>
          <w:numId w:val="30"/>
        </w:numPr>
      </w:pPr>
      <w:r>
        <w:t>Jubel (2:15)</w:t>
      </w:r>
    </w:p>
    <w:p w:rsidR="00674E1A" w:rsidRDefault="00674E1A" w:rsidP="000220E4">
      <w:pPr>
        <w:numPr>
          <w:ilvl w:val="0"/>
          <w:numId w:val="30"/>
        </w:numPr>
      </w:pPr>
      <w:r>
        <w:t>Musentango (2:40)</w:t>
      </w:r>
    </w:p>
    <w:p w:rsidR="00674E1A" w:rsidRDefault="00674E1A" w:rsidP="000220E4">
      <w:pPr>
        <w:numPr>
          <w:ilvl w:val="0"/>
          <w:numId w:val="30"/>
        </w:numPr>
      </w:pPr>
      <w:r>
        <w:t>Alles (5:53)</w:t>
      </w:r>
    </w:p>
    <w:p w:rsidR="00674E1A" w:rsidRDefault="00674E1A" w:rsidP="000220E4">
      <w:pPr>
        <w:numPr>
          <w:ilvl w:val="0"/>
          <w:numId w:val="30"/>
        </w:numPr>
      </w:pPr>
      <w:r>
        <w:t>Ende Neu (8:06)</w:t>
      </w:r>
    </w:p>
    <w:p w:rsidR="00674E1A" w:rsidRDefault="00674E1A" w:rsidP="000220E4">
      <w:pPr>
        <w:numPr>
          <w:ilvl w:val="0"/>
          <w:numId w:val="30"/>
        </w:numPr>
      </w:pPr>
      <w:r>
        <w:t>Yü Gung (6:56)</w:t>
      </w:r>
    </w:p>
    <w:p w:rsidR="00674E1A" w:rsidRDefault="00674E1A" w:rsidP="000220E4">
      <w:pPr>
        <w:numPr>
          <w:ilvl w:val="0"/>
          <w:numId w:val="30"/>
        </w:numPr>
      </w:pPr>
      <w:r>
        <w:t>Installation No.1 (6:39)</w:t>
      </w:r>
    </w:p>
    <w:p w:rsidR="00674E1A" w:rsidRDefault="00674E1A" w:rsidP="000220E4">
      <w:pPr>
        <w:numPr>
          <w:ilvl w:val="0"/>
          <w:numId w:val="30"/>
        </w:numPr>
      </w:pPr>
      <w:r>
        <w:t>Salamandrina (4:32)</w:t>
      </w:r>
    </w:p>
    <w:p w:rsidR="00674E1A" w:rsidRDefault="00674E1A">
      <w:r>
        <w:br/>
        <w:t>Gesamtzeit: 02:05:57</w:t>
      </w:r>
    </w:p>
    <w:p w:rsidR="00674E1A" w:rsidRDefault="00674E1A"/>
    <w:p w:rsidR="00674E1A" w:rsidRPr="000220E4" w:rsidRDefault="00674E1A" w:rsidP="000220E4">
      <w:pPr>
        <w:pStyle w:val="Heading2"/>
      </w:pPr>
      <w:r>
        <w:rPr>
          <w:color w:val="006666"/>
        </w:rPr>
        <w:br w:type="page"/>
        <w:t>[21] Kalte Sterne Early Recordings</w:t>
      </w:r>
    </w:p>
    <w:p w:rsidR="00674E1A" w:rsidRDefault="00674E1A" w:rsidP="000220E4">
      <w:pPr>
        <w:pStyle w:val="Heading3"/>
      </w:pPr>
      <w:r>
        <w:rPr>
          <w:color w:val="6699FF"/>
        </w:rPr>
        <w:t>2004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8cm">
            <v:imagedata r:id="rId32" o:title="Coverbild"/>
          </v:shape>
        </w:pict>
        <w:br/>
      </w:r>
    </w:p>
    <w:p w:rsidR="00674E1A" w:rsidRDefault="00674E1A" w:rsidP="000220E4">
      <w:pPr>
        <w:numPr>
          <w:ilvl w:val="0"/>
          <w:numId w:val="31"/>
        </w:numPr>
      </w:pPr>
      <w:r>
        <w:t>Fuer den Untergang (4:17)</w:t>
      </w:r>
    </w:p>
    <w:p w:rsidR="00674E1A" w:rsidRDefault="00674E1A" w:rsidP="000220E4">
      <w:pPr>
        <w:numPr>
          <w:ilvl w:val="0"/>
          <w:numId w:val="31"/>
        </w:numPr>
      </w:pPr>
      <w:r>
        <w:t>Tan-Ze-Dub (4:11)</w:t>
      </w:r>
    </w:p>
    <w:p w:rsidR="00674E1A" w:rsidRDefault="00674E1A" w:rsidP="000220E4">
      <w:pPr>
        <w:numPr>
          <w:ilvl w:val="0"/>
          <w:numId w:val="31"/>
        </w:numPr>
      </w:pPr>
      <w:r>
        <w:t>Zuckendes Fleisch (3:24)</w:t>
      </w:r>
    </w:p>
    <w:p w:rsidR="00674E1A" w:rsidRDefault="00674E1A" w:rsidP="000220E4">
      <w:pPr>
        <w:numPr>
          <w:ilvl w:val="0"/>
          <w:numId w:val="31"/>
        </w:numPr>
      </w:pPr>
      <w:r>
        <w:t>13 Loecher (Leben ist illegal) (1:51)</w:t>
      </w:r>
    </w:p>
    <w:p w:rsidR="00674E1A" w:rsidRDefault="00674E1A" w:rsidP="000220E4">
      <w:pPr>
        <w:numPr>
          <w:ilvl w:val="0"/>
          <w:numId w:val="31"/>
        </w:numPr>
      </w:pPr>
      <w:r>
        <w:t>Tagesschau-Dub (6:06)</w:t>
      </w:r>
    </w:p>
    <w:p w:rsidR="00674E1A" w:rsidRDefault="00674E1A" w:rsidP="000220E4">
      <w:pPr>
        <w:numPr>
          <w:ilvl w:val="0"/>
          <w:numId w:val="31"/>
        </w:numPr>
      </w:pPr>
      <w:r>
        <w:t>Bakterien fuer eure Seele (3:46)</w:t>
      </w:r>
    </w:p>
    <w:p w:rsidR="00674E1A" w:rsidRDefault="00674E1A" w:rsidP="000220E4">
      <w:pPr>
        <w:numPr>
          <w:ilvl w:val="0"/>
          <w:numId w:val="31"/>
        </w:numPr>
      </w:pPr>
      <w:r>
        <w:t>Kalte Sterne (4:12)</w:t>
      </w:r>
    </w:p>
    <w:p w:rsidR="00674E1A" w:rsidRDefault="00674E1A" w:rsidP="000220E4">
      <w:pPr>
        <w:numPr>
          <w:ilvl w:val="0"/>
          <w:numId w:val="31"/>
        </w:numPr>
      </w:pPr>
      <w:r>
        <w:t>Aufrecht gehen (3:46)</w:t>
      </w:r>
    </w:p>
    <w:p w:rsidR="00674E1A" w:rsidRDefault="00674E1A" w:rsidP="000220E4">
      <w:pPr>
        <w:numPr>
          <w:ilvl w:val="0"/>
          <w:numId w:val="31"/>
        </w:numPr>
      </w:pPr>
      <w:r>
        <w:t>Pygmaeen (1:19)</w:t>
      </w:r>
    </w:p>
    <w:p w:rsidR="00674E1A" w:rsidRDefault="00674E1A" w:rsidP="000220E4">
      <w:pPr>
        <w:numPr>
          <w:ilvl w:val="0"/>
          <w:numId w:val="31"/>
        </w:numPr>
      </w:pPr>
      <w:r>
        <w:t>Ehrlicher Stein (1:00)</w:t>
      </w:r>
    </w:p>
    <w:p w:rsidR="00674E1A" w:rsidRDefault="00674E1A" w:rsidP="000220E4">
      <w:pPr>
        <w:numPr>
          <w:ilvl w:val="0"/>
          <w:numId w:val="31"/>
        </w:numPr>
      </w:pPr>
      <w:r>
        <w:t>Schwarz (4:15)</w:t>
      </w:r>
    </w:p>
    <w:p w:rsidR="00674E1A" w:rsidRDefault="00674E1A" w:rsidP="000220E4">
      <w:pPr>
        <w:numPr>
          <w:ilvl w:val="0"/>
          <w:numId w:val="31"/>
        </w:numPr>
      </w:pPr>
      <w:r>
        <w:t>Thirsty Animal (9:05)</w:t>
      </w:r>
    </w:p>
    <w:p w:rsidR="00674E1A" w:rsidRDefault="00674E1A" w:rsidP="000220E4">
      <w:pPr>
        <w:numPr>
          <w:ilvl w:val="0"/>
          <w:numId w:val="31"/>
        </w:numPr>
      </w:pPr>
      <w:r>
        <w:t>Durstiges Tier (6:28)</w:t>
      </w:r>
    </w:p>
    <w:p w:rsidR="00674E1A" w:rsidRDefault="00674E1A">
      <w:r>
        <w:br/>
        <w:t>Gesamtzeit: 00:53:40</w:t>
      </w:r>
    </w:p>
    <w:p w:rsidR="00674E1A" w:rsidRDefault="00674E1A"/>
    <w:p w:rsidR="00674E1A" w:rsidRPr="000220E4" w:rsidRDefault="00674E1A" w:rsidP="000220E4">
      <w:pPr>
        <w:pStyle w:val="Heading2"/>
      </w:pPr>
      <w:r>
        <w:rPr>
          <w:color w:val="006666"/>
        </w:rPr>
        <w:br w:type="page"/>
        <w:t>[22] Perpetuum Mobile</w:t>
      </w:r>
    </w:p>
    <w:p w:rsidR="00674E1A" w:rsidRDefault="00674E1A" w:rsidP="000220E4">
      <w:pPr>
        <w:pStyle w:val="Heading3"/>
      </w:pPr>
      <w:r>
        <w:rPr>
          <w:color w:val="6699FF"/>
        </w:rPr>
        <w:t>2004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cm">
            <v:imagedata r:id="rId33" o:title="Coverbild"/>
          </v:shape>
        </w:pict>
        <w:br/>
      </w:r>
    </w:p>
    <w:p w:rsidR="00674E1A" w:rsidRDefault="00674E1A" w:rsidP="000220E4">
      <w:pPr>
        <w:numPr>
          <w:ilvl w:val="0"/>
          <w:numId w:val="32"/>
        </w:numPr>
      </w:pPr>
      <w:r>
        <w:t>Ich gehe jetzt (3:31)</w:t>
      </w:r>
    </w:p>
    <w:p w:rsidR="00674E1A" w:rsidRDefault="00674E1A" w:rsidP="000220E4">
      <w:pPr>
        <w:numPr>
          <w:ilvl w:val="0"/>
          <w:numId w:val="32"/>
        </w:numPr>
      </w:pPr>
      <w:r>
        <w:t>Perpetuum Mobile (13:41)</w:t>
      </w:r>
    </w:p>
    <w:p w:rsidR="00674E1A" w:rsidRDefault="00674E1A" w:rsidP="000220E4">
      <w:pPr>
        <w:numPr>
          <w:ilvl w:val="0"/>
          <w:numId w:val="32"/>
        </w:numPr>
      </w:pPr>
      <w:r>
        <w:t>Ein leichtes leises Säuseln (4:31)</w:t>
      </w:r>
    </w:p>
    <w:p w:rsidR="00674E1A" w:rsidRDefault="00674E1A" w:rsidP="000220E4">
      <w:pPr>
        <w:numPr>
          <w:ilvl w:val="0"/>
          <w:numId w:val="32"/>
        </w:numPr>
      </w:pPr>
      <w:r>
        <w:t>Selbsportrait mit Kater (6:12)</w:t>
      </w:r>
    </w:p>
    <w:p w:rsidR="00674E1A" w:rsidRDefault="00674E1A" w:rsidP="000220E4">
      <w:pPr>
        <w:numPr>
          <w:ilvl w:val="0"/>
          <w:numId w:val="32"/>
        </w:numPr>
      </w:pPr>
      <w:r>
        <w:t>Boreas (3:59)</w:t>
      </w:r>
    </w:p>
    <w:p w:rsidR="00674E1A" w:rsidRDefault="00674E1A" w:rsidP="000220E4">
      <w:pPr>
        <w:numPr>
          <w:ilvl w:val="0"/>
          <w:numId w:val="32"/>
        </w:numPr>
      </w:pPr>
      <w:r>
        <w:t>Ein seltener Vogel (9:14)</w:t>
      </w:r>
    </w:p>
    <w:p w:rsidR="00674E1A" w:rsidRDefault="00674E1A" w:rsidP="000220E4">
      <w:pPr>
        <w:numPr>
          <w:ilvl w:val="0"/>
          <w:numId w:val="32"/>
        </w:numPr>
      </w:pPr>
      <w:r>
        <w:t>Ozean und Brandung (3:44)</w:t>
      </w:r>
    </w:p>
    <w:p w:rsidR="00674E1A" w:rsidRDefault="00674E1A" w:rsidP="000220E4">
      <w:pPr>
        <w:numPr>
          <w:ilvl w:val="0"/>
          <w:numId w:val="32"/>
        </w:numPr>
      </w:pPr>
      <w:r>
        <w:t>Paradiesseits (4:07)</w:t>
      </w:r>
    </w:p>
    <w:p w:rsidR="00674E1A" w:rsidRDefault="00674E1A" w:rsidP="000220E4">
      <w:pPr>
        <w:numPr>
          <w:ilvl w:val="0"/>
          <w:numId w:val="32"/>
        </w:numPr>
      </w:pPr>
      <w:r>
        <w:t>Youme &amp; Meyou (4:39)</w:t>
      </w:r>
    </w:p>
    <w:p w:rsidR="00674E1A" w:rsidRDefault="00674E1A" w:rsidP="000220E4">
      <w:pPr>
        <w:numPr>
          <w:ilvl w:val="0"/>
          <w:numId w:val="32"/>
        </w:numPr>
      </w:pPr>
      <w:r>
        <w:t>Der Weg ins Freie (4:04)</w:t>
      </w:r>
    </w:p>
    <w:p w:rsidR="00674E1A" w:rsidRDefault="00674E1A" w:rsidP="000220E4">
      <w:pPr>
        <w:numPr>
          <w:ilvl w:val="0"/>
          <w:numId w:val="32"/>
        </w:numPr>
      </w:pPr>
      <w:r>
        <w:t>Dead Friends (Around the Corner) (5:14)</w:t>
      </w:r>
    </w:p>
    <w:p w:rsidR="00674E1A" w:rsidRDefault="00674E1A" w:rsidP="000220E4">
      <w:pPr>
        <w:numPr>
          <w:ilvl w:val="0"/>
          <w:numId w:val="32"/>
        </w:numPr>
      </w:pPr>
      <w:r>
        <w:t>Grundstück (3:41)</w:t>
      </w:r>
    </w:p>
    <w:p w:rsidR="00674E1A" w:rsidRDefault="00674E1A">
      <w:r>
        <w:br/>
        <w:t>Gesamtzeit: 01:06:37</w:t>
      </w:r>
    </w:p>
    <w:p w:rsidR="00674E1A" w:rsidRDefault="00674E1A">
      <w:r>
        <w:br/>
        <w:t xml:space="preserve">Kommentar: </w:t>
      </w:r>
      <w:r w:rsidRPr="003B2A33">
        <w:rPr>
          <w:i/>
        </w:rPr>
        <w:t>Das Album wurde aufgenommen in den Studios Tritonus und The Bunker, Saal 4 in Berlin. Die Aufnahmen dauerten vom August 2002 bis Juni 2003 und waren Teil des Supporter Projekts. Dabei konnte sich jede(r) als Supporter auf der Homepage der Band anmelden und die Entstehung des Albums beobachten und kommentieren. Die Band nahm sogar im Laufe der Aufnahmen eingehende Hinweise und Ratschläge auf.</w:t>
      </w:r>
    </w:p>
    <w:p w:rsidR="00674E1A" w:rsidRDefault="00674E1A"/>
    <w:p w:rsidR="00674E1A" w:rsidRPr="000220E4" w:rsidRDefault="00674E1A" w:rsidP="000220E4">
      <w:pPr>
        <w:pStyle w:val="Heading2"/>
      </w:pPr>
      <w:r>
        <w:rPr>
          <w:color w:val="006666"/>
        </w:rPr>
        <w:br w:type="page"/>
        <w:t>[23] 25th Anniversary Tour 2005 (Budapest, March 31st, 2005)</w:t>
      </w:r>
    </w:p>
    <w:p w:rsidR="00674E1A" w:rsidRDefault="00674E1A" w:rsidP="000220E4">
      <w:pPr>
        <w:pStyle w:val="Heading3"/>
      </w:pPr>
      <w:r>
        <w:rPr>
          <w:color w:val="6699FF"/>
        </w:rPr>
        <w:t>2005 (CD) </w:t>
      </w:r>
    </w:p>
    <w:p w:rsidR="00674E1A" w:rsidRDefault="00674E1A" w:rsidP="000220E4">
      <w:r>
        <w:pict>
          <v:shape style="width:6.67cm;height:6.13cm">
            <v:imagedata r:id="rId34" o:title="Coverbild"/>
          </v:shape>
        </w:pict>
        <w:br/>
      </w:r>
    </w:p>
    <w:p w:rsidR="00674E1A" w:rsidRDefault="00674E1A" w:rsidP="000220E4">
      <w:pPr>
        <w:numPr>
          <w:ilvl w:val="0"/>
          <w:numId w:val="33"/>
        </w:numPr>
      </w:pPr>
      <w:r>
        <w:t>Ich gehe jetzt</w:t>
      </w:r>
    </w:p>
    <w:p w:rsidR="00674E1A" w:rsidRDefault="00674E1A" w:rsidP="000220E4">
      <w:pPr>
        <w:numPr>
          <w:ilvl w:val="0"/>
          <w:numId w:val="33"/>
        </w:numPr>
      </w:pPr>
      <w:r>
        <w:t>Good morning everybody (Rampe)</w:t>
      </w:r>
    </w:p>
    <w:p w:rsidR="00674E1A" w:rsidRDefault="00674E1A" w:rsidP="000220E4">
      <w:pPr>
        <w:numPr>
          <w:ilvl w:val="0"/>
          <w:numId w:val="33"/>
        </w:numPr>
      </w:pPr>
      <w:r>
        <w:t>Selbsportaet mit Kater</w:t>
      </w:r>
    </w:p>
    <w:p w:rsidR="00674E1A" w:rsidRDefault="00674E1A" w:rsidP="000220E4">
      <w:pPr>
        <w:numPr>
          <w:ilvl w:val="0"/>
          <w:numId w:val="33"/>
        </w:numPr>
      </w:pPr>
      <w:r>
        <w:t>Dead Friends (Around the Corner)</w:t>
      </w:r>
    </w:p>
    <w:p w:rsidR="00674E1A" w:rsidRDefault="00674E1A" w:rsidP="000220E4">
      <w:pPr>
        <w:numPr>
          <w:ilvl w:val="0"/>
          <w:numId w:val="33"/>
        </w:numPr>
      </w:pPr>
      <w:r>
        <w:t>Redukt</w:t>
      </w:r>
    </w:p>
    <w:p w:rsidR="00674E1A" w:rsidRDefault="00674E1A" w:rsidP="000220E4">
      <w:pPr>
        <w:numPr>
          <w:ilvl w:val="0"/>
          <w:numId w:val="33"/>
        </w:numPr>
      </w:pPr>
      <w:r>
        <w:t>Perpetuum Mobile</w:t>
      </w:r>
    </w:p>
    <w:p w:rsidR="00674E1A" w:rsidRDefault="00674E1A" w:rsidP="000220E4">
      <w:pPr>
        <w:numPr>
          <w:ilvl w:val="0"/>
          <w:numId w:val="33"/>
        </w:numPr>
      </w:pPr>
      <w:r>
        <w:t>Youme &amp; Meyou</w:t>
      </w:r>
    </w:p>
    <w:p w:rsidR="00674E1A" w:rsidRDefault="00674E1A" w:rsidP="000220E4">
      <w:pPr>
        <w:numPr>
          <w:ilvl w:val="0"/>
          <w:numId w:val="33"/>
        </w:numPr>
      </w:pPr>
      <w:r>
        <w:t>Neun Arme / Die Nacht</w:t>
      </w:r>
    </w:p>
    <w:p w:rsidR="00674E1A" w:rsidRDefault="00674E1A" w:rsidP="000220E4">
      <w:pPr>
        <w:numPr>
          <w:ilvl w:val="0"/>
          <w:numId w:val="33"/>
        </w:numPr>
      </w:pPr>
      <w:r>
        <w:t>Haus der Lüge</w:t>
      </w:r>
    </w:p>
    <w:p w:rsidR="00674E1A" w:rsidRDefault="00674E1A" w:rsidP="000220E4">
      <w:pPr>
        <w:numPr>
          <w:ilvl w:val="0"/>
          <w:numId w:val="33"/>
        </w:numPr>
      </w:pPr>
      <w:r>
        <w:t>Armenia</w:t>
      </w:r>
    </w:p>
    <w:p w:rsidR="00674E1A" w:rsidRDefault="00674E1A" w:rsidP="000220E4">
      <w:pPr>
        <w:numPr>
          <w:ilvl w:val="0"/>
          <w:numId w:val="33"/>
        </w:numPr>
      </w:pPr>
      <w:r>
        <w:t>Rampe on Traditional Instruments</w:t>
      </w:r>
    </w:p>
    <w:p w:rsidR="00674E1A" w:rsidRDefault="00674E1A" w:rsidP="000220E4">
      <w:pPr>
        <w:numPr>
          <w:ilvl w:val="0"/>
          <w:numId w:val="33"/>
        </w:numPr>
      </w:pPr>
      <w:r>
        <w:t>Yü-Gung (Fütter mein Ego)</w:t>
      </w:r>
    </w:p>
    <w:p w:rsidR="00674E1A" w:rsidRDefault="00674E1A" w:rsidP="000220E4">
      <w:pPr>
        <w:numPr>
          <w:ilvl w:val="0"/>
          <w:numId w:val="33"/>
        </w:numPr>
      </w:pPr>
      <w:r>
        <w:t>Die Befindlichkeit des Landes</w:t>
      </w:r>
    </w:p>
    <w:p w:rsidR="00674E1A" w:rsidRDefault="00674E1A" w:rsidP="000220E4">
      <w:pPr>
        <w:numPr>
          <w:ilvl w:val="0"/>
          <w:numId w:val="33"/>
        </w:numPr>
      </w:pPr>
      <w:r>
        <w:t>Ende Neu</w:t>
      </w:r>
    </w:p>
    <w:p w:rsidR="00674E1A" w:rsidRDefault="00674E1A" w:rsidP="000220E4">
      <w:pPr>
        <w:numPr>
          <w:ilvl w:val="0"/>
          <w:numId w:val="33"/>
        </w:numPr>
      </w:pPr>
      <w:r>
        <w:t>Ein leichtes leises Säuseln</w:t>
      </w:r>
    </w:p>
    <w:p w:rsidR="00674E1A" w:rsidRDefault="00674E1A" w:rsidP="000220E4">
      <w:pPr>
        <w:numPr>
          <w:ilvl w:val="0"/>
          <w:numId w:val="33"/>
        </w:numPr>
      </w:pPr>
      <w:r>
        <w:t>Salamandrina</w:t>
      </w:r>
    </w:p>
    <w:p w:rsidR="00674E1A" w:rsidRDefault="00674E1A" w:rsidP="000220E4">
      <w:pPr>
        <w:numPr>
          <w:ilvl w:val="0"/>
          <w:numId w:val="33"/>
        </w:numPr>
      </w:pPr>
      <w:r>
        <w:t>Sabrina</w:t>
      </w:r>
    </w:p>
    <w:p w:rsidR="00674E1A" w:rsidRDefault="00674E1A" w:rsidP="000220E4">
      <w:pPr>
        <w:numPr>
          <w:ilvl w:val="0"/>
          <w:numId w:val="33"/>
        </w:numPr>
      </w:pPr>
      <w:r>
        <w:t>Z.N.S.</w:t>
      </w:r>
    </w:p>
    <w:p w:rsidR="00674E1A" w:rsidRDefault="00674E1A" w:rsidP="000220E4">
      <w:pPr>
        <w:numPr>
          <w:ilvl w:val="0"/>
          <w:numId w:val="33"/>
        </w:numPr>
      </w:pPr>
      <w:r>
        <w:t>Alles</w:t>
      </w:r>
    </w:p>
    <w:p w:rsidR="00674E1A" w:rsidRDefault="00674E1A"/>
    <w:p w:rsidR="00674E1A" w:rsidRPr="000220E4" w:rsidRDefault="00674E1A" w:rsidP="000220E4">
      <w:pPr>
        <w:pStyle w:val="Heading2"/>
      </w:pPr>
      <w:r>
        <w:rPr>
          <w:color w:val="006666"/>
        </w:rPr>
        <w:br w:type="page"/>
        <w:t>[24] Grundstück</w:t>
      </w:r>
    </w:p>
    <w:p w:rsidR="00674E1A" w:rsidRDefault="00674E1A" w:rsidP="000220E4">
      <w:pPr>
        <w:pStyle w:val="Heading3"/>
      </w:pPr>
      <w:r>
        <w:rPr>
          <w:color w:val="6699FF"/>
        </w:rPr>
        <w:t>2005 (CD) </w:t>
      </w:r>
    </w:p>
    <w:p w:rsidR="00674E1A" w:rsidRDefault="00674E1A" w:rsidP="000220E4">
      <w:r>
        <w:pict>
          <v:shape style="width:6.67cm;height:5.98cm">
            <v:imagedata r:id="rId35" o:title="Coverbild"/>
          </v:shape>
        </w:pict>
        <w:br/>
      </w:r>
    </w:p>
    <w:p w:rsidR="00674E1A" w:rsidRDefault="00674E1A" w:rsidP="000220E4">
      <w:pPr>
        <w:numPr>
          <w:ilvl w:val="0"/>
          <w:numId w:val="34"/>
        </w:numPr>
      </w:pPr>
      <w:r>
        <w:t>Good Morning Everybody</w:t>
      </w:r>
    </w:p>
    <w:p w:rsidR="00674E1A" w:rsidRDefault="00674E1A" w:rsidP="000220E4">
      <w:pPr>
        <w:numPr>
          <w:ilvl w:val="0"/>
          <w:numId w:val="34"/>
        </w:numPr>
      </w:pPr>
      <w:r>
        <w:t>Grundstueck: GS1</w:t>
      </w:r>
    </w:p>
    <w:p w:rsidR="00674E1A" w:rsidRDefault="00674E1A" w:rsidP="000220E4">
      <w:pPr>
        <w:numPr>
          <w:ilvl w:val="0"/>
          <w:numId w:val="34"/>
        </w:numPr>
      </w:pPr>
      <w:r>
        <w:t>Grundstueck: GS2</w:t>
      </w:r>
    </w:p>
    <w:p w:rsidR="00674E1A" w:rsidRDefault="00674E1A" w:rsidP="000220E4">
      <w:pPr>
        <w:numPr>
          <w:ilvl w:val="0"/>
          <w:numId w:val="34"/>
        </w:numPr>
      </w:pPr>
      <w:r>
        <w:t>Unseasonable Weather</w:t>
      </w:r>
    </w:p>
    <w:p w:rsidR="00674E1A" w:rsidRDefault="00674E1A" w:rsidP="000220E4">
      <w:pPr>
        <w:numPr>
          <w:ilvl w:val="0"/>
          <w:numId w:val="34"/>
        </w:numPr>
      </w:pPr>
      <w:r>
        <w:t>Grundstueck: GS3</w:t>
      </w:r>
    </w:p>
    <w:p w:rsidR="00674E1A" w:rsidRDefault="00674E1A" w:rsidP="000220E4">
      <w:pPr>
        <w:numPr>
          <w:ilvl w:val="0"/>
          <w:numId w:val="34"/>
        </w:numPr>
      </w:pPr>
      <w:r>
        <w:t>Vox Populi</w:t>
      </w:r>
    </w:p>
    <w:p w:rsidR="00674E1A" w:rsidRDefault="00674E1A" w:rsidP="000220E4">
      <w:pPr>
        <w:numPr>
          <w:ilvl w:val="0"/>
          <w:numId w:val="34"/>
        </w:numPr>
      </w:pPr>
      <w:r>
        <w:t>November / Sie Laechelt</w:t>
      </w:r>
    </w:p>
    <w:p w:rsidR="00674E1A" w:rsidRDefault="00674E1A" w:rsidP="000220E4">
      <w:pPr>
        <w:numPr>
          <w:ilvl w:val="0"/>
          <w:numId w:val="34"/>
        </w:numPr>
      </w:pPr>
      <w:r>
        <w:t>Neun Arme / Die Nacht</w:t>
      </w:r>
    </w:p>
    <w:p w:rsidR="00674E1A" w:rsidRDefault="00674E1A" w:rsidP="000220E4">
      <w:pPr>
        <w:numPr>
          <w:ilvl w:val="0"/>
          <w:numId w:val="34"/>
        </w:numPr>
      </w:pPr>
      <w:r>
        <w:t>Wo Sind Meine Schuhe?</w:t>
      </w:r>
    </w:p>
    <w:p w:rsidR="00674E1A" w:rsidRDefault="00674E1A" w:rsidP="000220E4">
      <w:pPr>
        <w:numPr>
          <w:ilvl w:val="0"/>
          <w:numId w:val="34"/>
        </w:numPr>
      </w:pPr>
      <w:r>
        <w:t>Tagelang Weiss</w:t>
      </w:r>
    </w:p>
    <w:p w:rsidR="00674E1A" w:rsidRDefault="00674E1A"/>
    <w:p w:rsidR="00674E1A" w:rsidRPr="000220E4" w:rsidRDefault="00674E1A" w:rsidP="000220E4">
      <w:pPr>
        <w:pStyle w:val="Heading2"/>
      </w:pPr>
      <w:r>
        <w:rPr>
          <w:color w:val="006666"/>
        </w:rPr>
        <w:br w:type="page"/>
        <w:t>[25] Palast der Republik</w:t>
      </w:r>
    </w:p>
    <w:p w:rsidR="00674E1A" w:rsidRDefault="00674E1A" w:rsidP="000220E4">
      <w:pPr>
        <w:pStyle w:val="Heading3"/>
      </w:pPr>
      <w:r>
        <w:rPr>
          <w:color w:val="6699FF"/>
        </w:rPr>
        <w:t>2006 (DVD)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9.02cm">
            <v:imagedata r:id="rId36" o:title="Coverbild"/>
          </v:shape>
        </w:pict>
        <w:br/>
      </w:r>
    </w:p>
    <w:p w:rsidR="00674E1A" w:rsidRDefault="00674E1A" w:rsidP="000220E4">
      <w:pPr>
        <w:numPr>
          <w:ilvl w:val="0"/>
          <w:numId w:val="35"/>
        </w:numPr>
      </w:pPr>
      <w:r>
        <w:t>Haus Der Lüge</w:t>
      </w:r>
    </w:p>
    <w:p w:rsidR="00674E1A" w:rsidRDefault="00674E1A" w:rsidP="000220E4">
      <w:pPr>
        <w:numPr>
          <w:ilvl w:val="0"/>
          <w:numId w:val="35"/>
        </w:numPr>
      </w:pPr>
      <w:r>
        <w:t>Armenia</w:t>
      </w:r>
    </w:p>
    <w:p w:rsidR="00674E1A" w:rsidRDefault="00674E1A" w:rsidP="000220E4">
      <w:pPr>
        <w:numPr>
          <w:ilvl w:val="0"/>
          <w:numId w:val="35"/>
        </w:numPr>
      </w:pPr>
      <w:r>
        <w:t>Weilweilweil (Rampe)</w:t>
      </w:r>
    </w:p>
    <w:p w:rsidR="00674E1A" w:rsidRDefault="00674E1A" w:rsidP="000220E4">
      <w:pPr>
        <w:numPr>
          <w:ilvl w:val="0"/>
          <w:numId w:val="35"/>
        </w:numPr>
      </w:pPr>
      <w:r>
        <w:t>Youme &amp; Meyou</w:t>
      </w:r>
    </w:p>
    <w:p w:rsidR="00674E1A" w:rsidRDefault="00674E1A" w:rsidP="000220E4">
      <w:pPr>
        <w:numPr>
          <w:ilvl w:val="0"/>
          <w:numId w:val="35"/>
        </w:numPr>
      </w:pPr>
      <w:r>
        <w:t>Perpetuum Mobile</w:t>
      </w:r>
    </w:p>
    <w:p w:rsidR="00674E1A" w:rsidRDefault="00674E1A" w:rsidP="000220E4">
      <w:pPr>
        <w:numPr>
          <w:ilvl w:val="0"/>
          <w:numId w:val="35"/>
        </w:numPr>
      </w:pPr>
      <w:r>
        <w:t>Dead Friends (Around the Corner)</w:t>
      </w:r>
    </w:p>
    <w:p w:rsidR="00674E1A" w:rsidRDefault="00674E1A" w:rsidP="000220E4">
      <w:pPr>
        <w:numPr>
          <w:ilvl w:val="0"/>
          <w:numId w:val="35"/>
        </w:numPr>
      </w:pPr>
      <w:r>
        <w:t>Grundstück:</w:t>
      </w:r>
    </w:p>
    <w:p w:rsidR="00674E1A" w:rsidRDefault="00674E1A" w:rsidP="000220E4">
      <w:pPr>
        <w:numPr>
          <w:ilvl w:val="0"/>
          <w:numId w:val="35"/>
        </w:numPr>
      </w:pPr>
      <w:r>
        <w:t>GS:1</w:t>
      </w:r>
    </w:p>
    <w:p w:rsidR="00674E1A" w:rsidRDefault="00674E1A" w:rsidP="000220E4">
      <w:pPr>
        <w:numPr>
          <w:ilvl w:val="0"/>
          <w:numId w:val="35"/>
        </w:numPr>
      </w:pPr>
      <w:r>
        <w:t>GS:2</w:t>
      </w:r>
    </w:p>
    <w:p w:rsidR="00674E1A" w:rsidRDefault="00674E1A" w:rsidP="000220E4">
      <w:pPr>
        <w:numPr>
          <w:ilvl w:val="0"/>
          <w:numId w:val="35"/>
        </w:numPr>
      </w:pPr>
      <w:r>
        <w:t>Unseasonable Weather</w:t>
      </w:r>
    </w:p>
    <w:p w:rsidR="00674E1A" w:rsidRDefault="00674E1A" w:rsidP="000220E4">
      <w:pPr>
        <w:numPr>
          <w:ilvl w:val="0"/>
          <w:numId w:val="35"/>
        </w:numPr>
      </w:pPr>
      <w:r>
        <w:t>GS:3</w:t>
      </w:r>
    </w:p>
    <w:p w:rsidR="00674E1A" w:rsidRDefault="00674E1A" w:rsidP="000220E4">
      <w:pPr>
        <w:numPr>
          <w:ilvl w:val="0"/>
          <w:numId w:val="35"/>
        </w:numPr>
      </w:pPr>
      <w:r>
        <w:t>Vox Populi</w:t>
      </w:r>
    </w:p>
    <w:p w:rsidR="00674E1A" w:rsidRDefault="00674E1A" w:rsidP="000220E4">
      <w:pPr>
        <w:numPr>
          <w:ilvl w:val="0"/>
          <w:numId w:val="35"/>
        </w:numPr>
      </w:pPr>
      <w:r>
        <w:t>Was Ist Ist</w:t>
      </w:r>
    </w:p>
    <w:p w:rsidR="00674E1A" w:rsidRDefault="00674E1A" w:rsidP="000220E4">
      <w:pPr>
        <w:numPr>
          <w:ilvl w:val="0"/>
          <w:numId w:val="35"/>
        </w:numPr>
      </w:pPr>
      <w:r>
        <w:t>Ein leichtes leises Saeuseln</w:t>
      </w:r>
    </w:p>
    <w:p w:rsidR="00674E1A" w:rsidRDefault="00674E1A" w:rsidP="000220E4">
      <w:pPr>
        <w:numPr>
          <w:ilvl w:val="0"/>
          <w:numId w:val="35"/>
        </w:numPr>
      </w:pPr>
      <w:r>
        <w:t>Sabrina</w:t>
      </w:r>
    </w:p>
    <w:p w:rsidR="00674E1A" w:rsidRDefault="00674E1A" w:rsidP="000220E4">
      <w:pPr>
        <w:numPr>
          <w:ilvl w:val="0"/>
          <w:numId w:val="35"/>
        </w:numPr>
      </w:pPr>
      <w:r>
        <w:t>Alles</w:t>
      </w:r>
    </w:p>
    <w:p w:rsidR="00674E1A" w:rsidRDefault="00674E1A" w:rsidP="000220E4">
      <w:pPr>
        <w:numPr>
          <w:ilvl w:val="0"/>
          <w:numId w:val="35"/>
        </w:numPr>
      </w:pPr>
      <w:r>
        <w:t>Bonus: Die Befindlichkeit des Landes</w:t>
      </w:r>
    </w:p>
    <w:p w:rsidR="00674E1A" w:rsidRDefault="00674E1A" w:rsidP="000220E4">
      <w:pPr>
        <w:numPr>
          <w:ilvl w:val="0"/>
          <w:numId w:val="35"/>
        </w:numPr>
      </w:pPr>
      <w:r>
        <w:t>Bonus: Redukt</w:t>
      </w:r>
    </w:p>
    <w:p w:rsidR="00674E1A" w:rsidRDefault="00674E1A" w:rsidP="000220E4">
      <w:pPr>
        <w:numPr>
          <w:ilvl w:val="0"/>
          <w:numId w:val="35"/>
        </w:numPr>
      </w:pPr>
      <w:r>
        <w:t>Bonus: Full length band commentary in German and English</w:t>
      </w:r>
    </w:p>
    <w:p w:rsidR="00674E1A" w:rsidRDefault="00674E1A" w:rsidP="000220E4">
      <w:pPr>
        <w:numPr>
          <w:ilvl w:val="0"/>
          <w:numId w:val="35"/>
        </w:numPr>
      </w:pPr>
      <w:r>
        <w:t>Bonus: Two separate audio tracks: CD quality stereo; 5.1 Dolby Digital Surround</w:t>
      </w:r>
    </w:p>
    <w:p w:rsidR="00674E1A" w:rsidRDefault="00674E1A" w:rsidP="000220E4">
      <w:pPr>
        <w:numPr>
          <w:ilvl w:val="0"/>
          <w:numId w:val="35"/>
        </w:numPr>
      </w:pPr>
      <w:r>
        <w:t>Bonus: Trailer</w:t>
      </w:r>
    </w:p>
    <w:p w:rsidR="00674E1A" w:rsidRDefault="00674E1A"/>
    <w:p w:rsidR="00674E1A" w:rsidRPr="000220E4" w:rsidRDefault="00674E1A" w:rsidP="000220E4">
      <w:pPr>
        <w:pStyle w:val="Heading2"/>
      </w:pPr>
      <w:r>
        <w:rPr>
          <w:color w:val="006666"/>
        </w:rPr>
        <w:br w:type="page"/>
        <w:t>[26] Alles wieder offen</w:t>
      </w:r>
    </w:p>
    <w:p w:rsidR="00674E1A" w:rsidRDefault="00674E1A" w:rsidP="000220E4">
      <w:pPr>
        <w:pStyle w:val="Heading3"/>
      </w:pPr>
      <w:r>
        <w:rPr>
          <w:color w:val="6699FF"/>
        </w:rPr>
        <w:t>2007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64cm">
            <v:imagedata r:id="rId37" o:title="Coverbild"/>
          </v:shape>
        </w:pict>
        <w:br/>
      </w:r>
    </w:p>
    <w:p w:rsidR="00674E1A" w:rsidRDefault="00674E1A" w:rsidP="000220E4">
      <w:pPr>
        <w:numPr>
          <w:ilvl w:val="0"/>
          <w:numId w:val="36"/>
        </w:numPr>
      </w:pPr>
      <w:r>
        <w:t>Die Wellen (3:47)</w:t>
      </w:r>
    </w:p>
    <w:p w:rsidR="00674E1A" w:rsidRDefault="00674E1A" w:rsidP="000220E4">
      <w:pPr>
        <w:numPr>
          <w:ilvl w:val="0"/>
          <w:numId w:val="36"/>
        </w:numPr>
      </w:pPr>
      <w:r>
        <w:t>Nagorny Karabach (4:25)</w:t>
      </w:r>
    </w:p>
    <w:p w:rsidR="00674E1A" w:rsidRDefault="00674E1A" w:rsidP="000220E4">
      <w:pPr>
        <w:numPr>
          <w:ilvl w:val="0"/>
          <w:numId w:val="36"/>
        </w:numPr>
      </w:pPr>
      <w:r>
        <w:t>Weil Weil Weil (4:57)</w:t>
      </w:r>
    </w:p>
    <w:p w:rsidR="00674E1A" w:rsidRDefault="00674E1A" w:rsidP="000220E4">
      <w:pPr>
        <w:numPr>
          <w:ilvl w:val="0"/>
          <w:numId w:val="36"/>
        </w:numPr>
      </w:pPr>
      <w:r>
        <w:t>Ich hatte ein Wort (4:19)</w:t>
      </w:r>
    </w:p>
    <w:p w:rsidR="00674E1A" w:rsidRDefault="00674E1A" w:rsidP="000220E4">
      <w:pPr>
        <w:numPr>
          <w:ilvl w:val="0"/>
          <w:numId w:val="36"/>
        </w:numPr>
      </w:pPr>
      <w:r>
        <w:t>Von wegen (5:36)</w:t>
      </w:r>
    </w:p>
    <w:p w:rsidR="00674E1A" w:rsidRDefault="00674E1A" w:rsidP="000220E4">
      <w:pPr>
        <w:numPr>
          <w:ilvl w:val="0"/>
          <w:numId w:val="36"/>
        </w:numPr>
      </w:pPr>
      <w:r>
        <w:t>Let's do it a Dada (5:52)</w:t>
      </w:r>
    </w:p>
    <w:p w:rsidR="00674E1A" w:rsidRDefault="00674E1A" w:rsidP="000220E4">
      <w:pPr>
        <w:numPr>
          <w:ilvl w:val="0"/>
          <w:numId w:val="36"/>
        </w:numPr>
      </w:pPr>
      <w:r>
        <w:t>Alles wieder offen (4:14)</w:t>
      </w:r>
    </w:p>
    <w:p w:rsidR="00674E1A" w:rsidRDefault="00674E1A" w:rsidP="000220E4">
      <w:pPr>
        <w:numPr>
          <w:ilvl w:val="0"/>
          <w:numId w:val="36"/>
        </w:numPr>
      </w:pPr>
      <w:r>
        <w:t>Unvollständigkeit (9:01)</w:t>
      </w:r>
    </w:p>
    <w:p w:rsidR="00674E1A" w:rsidRDefault="00674E1A" w:rsidP="000220E4">
      <w:pPr>
        <w:numPr>
          <w:ilvl w:val="0"/>
          <w:numId w:val="36"/>
        </w:numPr>
      </w:pPr>
      <w:r>
        <w:t>Susej (4:47)</w:t>
      </w:r>
    </w:p>
    <w:p w:rsidR="00674E1A" w:rsidRDefault="00674E1A" w:rsidP="000220E4">
      <w:pPr>
        <w:numPr>
          <w:ilvl w:val="0"/>
          <w:numId w:val="36"/>
        </w:numPr>
      </w:pPr>
      <w:r>
        <w:t>Ich Warte (6:07)</w:t>
      </w:r>
    </w:p>
    <w:p w:rsidR="00674E1A" w:rsidRDefault="00674E1A">
      <w:r>
        <w:br/>
        <w:t>Gesamtzeit: 00:53:05</w:t>
      </w:r>
    </w:p>
    <w:p w:rsidR="00674E1A" w:rsidRDefault="00674E1A">
      <w:r>
        <w:br/>
        <w:t xml:space="preserve">Kommentar: </w:t>
      </w:r>
      <w:r w:rsidRPr="003B2A33">
        <w:rPr>
          <w:i/>
        </w:rPr>
        <w:t>Der Nachfolger von Perpetuum Mobile erschien, ähnlich wie das zur gleichen Zeit erschienene In Rainbows von Radiohead ohne jegliche Beteiligung eines Labels. Viele Songs des Albums entstanden in den letzten Jahren innerhalb des Supporter Projects. Im Gegensatz zu den Vorgängern wurde die Finanzierung der Entstehung durch keinerlei Unterstützung einer Plattenfirma geregelt. Alleine die Supporter bezahlten im Vorhinein für ein Produkt, das sie nach Fertigstellung erhalten.</w:t>
      </w:r>
    </w:p>
    <w:p w:rsidR="00674E1A" w:rsidRDefault="00674E1A"/>
    <w:p w:rsidR="00674E1A" w:rsidRPr="000220E4" w:rsidRDefault="00674E1A" w:rsidP="000220E4">
      <w:pPr>
        <w:pStyle w:val="Heading2"/>
      </w:pPr>
      <w:r>
        <w:rPr>
          <w:color w:val="006666"/>
        </w:rPr>
        <w:br w:type="page"/>
        <w:t>[27] Weil Weil Weil</w:t>
      </w:r>
    </w:p>
    <w:p w:rsidR="00674E1A" w:rsidRDefault="00674E1A" w:rsidP="000220E4">
      <w:pPr>
        <w:pStyle w:val="Heading3"/>
      </w:pPr>
      <w:r>
        <w:rPr>
          <w:color w:val="6699FF"/>
        </w:rPr>
        <w:t>2007 (SCD) </w:t>
      </w:r>
    </w:p>
    <w:p w:rsidR="00674E1A" w:rsidRDefault="00674E1A" w:rsidP="000220E4">
      <w:r>
        <w:pict>
          <v:shape style="width:6.67cm;height:5.91cm">
            <v:imagedata r:id="rId38" o:title="Coverbild"/>
          </v:shape>
        </w:pict>
        <w:br/>
      </w:r>
    </w:p>
    <w:p w:rsidR="00674E1A" w:rsidRDefault="00674E1A" w:rsidP="000220E4">
      <w:pPr>
        <w:numPr>
          <w:ilvl w:val="0"/>
          <w:numId w:val="37"/>
        </w:numPr>
      </w:pPr>
      <w:r>
        <w:t>Weil Weil Weil (Single Edit)</w:t>
      </w:r>
    </w:p>
    <w:p w:rsidR="00674E1A" w:rsidRDefault="00674E1A" w:rsidP="000220E4">
      <w:pPr>
        <w:numPr>
          <w:ilvl w:val="0"/>
          <w:numId w:val="37"/>
        </w:numPr>
      </w:pPr>
      <w:r>
        <w:t>Warteschleife/Hold – Remix by Andrew Chudy</w:t>
      </w:r>
    </w:p>
    <w:p w:rsidR="00674E1A" w:rsidRDefault="00674E1A" w:rsidP="000220E4">
      <w:pPr>
        <w:numPr>
          <w:ilvl w:val="0"/>
          <w:numId w:val="37"/>
        </w:numPr>
      </w:pPr>
      <w:r>
        <w:t>Kurt'sWeil – Remix by Jochen Arbeit/Yoyo Röhm</w:t>
      </w:r>
    </w:p>
    <w:p w:rsidR="00674E1A" w:rsidRDefault="00674E1A" w:rsidP="000220E4">
      <w:pPr>
        <w:numPr>
          <w:ilvl w:val="0"/>
          <w:numId w:val="37"/>
        </w:numPr>
      </w:pPr>
      <w:r>
        <w:t>Freie Radikale – Remix by Blixa Bargeld</w:t>
      </w:r>
    </w:p>
    <w:p w:rsidR="00674E1A" w:rsidRDefault="00674E1A" w:rsidP="000220E4">
      <w:pPr>
        <w:numPr>
          <w:ilvl w:val="0"/>
          <w:numId w:val="37"/>
        </w:numPr>
      </w:pPr>
      <w:r>
        <w:t>Meanwhile – Remix by Alexander Hacke</w:t>
      </w:r>
    </w:p>
    <w:p w:rsidR="00674E1A" w:rsidRDefault="00674E1A" w:rsidP="000220E4">
      <w:pPr>
        <w:numPr>
          <w:ilvl w:val="0"/>
          <w:numId w:val="37"/>
        </w:numPr>
      </w:pPr>
      <w:r>
        <w:t>Rückwärtsparken – Remix by Rudolf Moser</w:t>
      </w:r>
    </w:p>
    <w:p w:rsidR="00674E1A" w:rsidRDefault="00674E1A" w:rsidP="000220E4">
      <w:pPr>
        <w:numPr>
          <w:ilvl w:val="0"/>
          <w:numId w:val="37"/>
        </w:numPr>
      </w:pPr>
      <w:r>
        <w:t>Weil Weil Weil (Karaoke Mix)</w:t>
      </w:r>
    </w:p>
    <w:p w:rsidR="00674E1A" w:rsidRDefault="00674E1A"/>
    <w:p w:rsidR="00674E1A" w:rsidRPr="000220E4" w:rsidRDefault="00674E1A" w:rsidP="000220E4">
      <w:pPr>
        <w:pStyle w:val="Heading2"/>
      </w:pPr>
      <w:r>
        <w:rPr>
          <w:color w:val="006666"/>
        </w:rPr>
        <w:br w:type="page"/>
        <w:t>[28] The Jewels</w:t>
      </w:r>
    </w:p>
    <w:p w:rsidR="00674E1A" w:rsidRDefault="00674E1A" w:rsidP="000220E4">
      <w:pPr>
        <w:pStyle w:val="Heading3"/>
      </w:pPr>
      <w:r>
        <w:rPr>
          <w:color w:val="6699FF"/>
        </w:rPr>
        <w:t>2008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84cm">
            <v:imagedata r:id="rId39" o:title="Coverbild"/>
          </v:shape>
        </w:pict>
        <w:br/>
      </w:r>
    </w:p>
    <w:p w:rsidR="00674E1A" w:rsidRDefault="00674E1A" w:rsidP="000220E4">
      <w:pPr>
        <w:numPr>
          <w:ilvl w:val="0"/>
          <w:numId w:val="38"/>
        </w:numPr>
      </w:pPr>
      <w:r>
        <w:t>Ich komme davon (2:34)</w:t>
      </w:r>
    </w:p>
    <w:p w:rsidR="00674E1A" w:rsidRDefault="00674E1A" w:rsidP="000220E4">
      <w:pPr>
        <w:numPr>
          <w:ilvl w:val="0"/>
          <w:numId w:val="38"/>
        </w:numPr>
      </w:pPr>
      <w:r>
        <w:t>Mei Ro (2:03)</w:t>
      </w:r>
    </w:p>
    <w:p w:rsidR="00674E1A" w:rsidRDefault="00674E1A" w:rsidP="000220E4">
      <w:pPr>
        <w:numPr>
          <w:ilvl w:val="0"/>
          <w:numId w:val="38"/>
        </w:numPr>
      </w:pPr>
      <w:r>
        <w:t>26 Riesen (3:28)</w:t>
      </w:r>
    </w:p>
    <w:p w:rsidR="00674E1A" w:rsidRDefault="00674E1A" w:rsidP="000220E4">
      <w:pPr>
        <w:numPr>
          <w:ilvl w:val="0"/>
          <w:numId w:val="38"/>
        </w:numPr>
      </w:pPr>
      <w:r>
        <w:t>Hawcubite (1:30)</w:t>
      </w:r>
    </w:p>
    <w:p w:rsidR="00674E1A" w:rsidRDefault="00674E1A" w:rsidP="000220E4">
      <w:pPr>
        <w:numPr>
          <w:ilvl w:val="0"/>
          <w:numId w:val="38"/>
        </w:numPr>
      </w:pPr>
      <w:r>
        <w:t>Die Libellen (1:44)</w:t>
      </w:r>
    </w:p>
    <w:p w:rsidR="00674E1A" w:rsidRDefault="00674E1A" w:rsidP="000220E4">
      <w:pPr>
        <w:numPr>
          <w:ilvl w:val="0"/>
          <w:numId w:val="38"/>
        </w:numPr>
      </w:pPr>
      <w:r>
        <w:t>Jeder Satz mit ihr hallt nach (3:44)</w:t>
      </w:r>
    </w:p>
    <w:p w:rsidR="00674E1A" w:rsidRDefault="00674E1A" w:rsidP="000220E4">
      <w:pPr>
        <w:numPr>
          <w:ilvl w:val="0"/>
          <w:numId w:val="38"/>
        </w:numPr>
      </w:pPr>
      <w:r>
        <w:t>Epharisto (2:23)</w:t>
      </w:r>
    </w:p>
    <w:p w:rsidR="00674E1A" w:rsidRDefault="00674E1A" w:rsidP="000220E4">
      <w:pPr>
        <w:numPr>
          <w:ilvl w:val="0"/>
          <w:numId w:val="38"/>
        </w:numPr>
      </w:pPr>
      <w:r>
        <w:t>Robert Fuzzo (2:37)</w:t>
      </w:r>
    </w:p>
    <w:p w:rsidR="00674E1A" w:rsidRDefault="00674E1A" w:rsidP="000220E4">
      <w:pPr>
        <w:numPr>
          <w:ilvl w:val="0"/>
          <w:numId w:val="38"/>
        </w:numPr>
      </w:pPr>
      <w:r>
        <w:t>Magyar Energia (3:02)</w:t>
      </w:r>
    </w:p>
    <w:p w:rsidR="00674E1A" w:rsidRDefault="00674E1A" w:rsidP="000220E4">
      <w:pPr>
        <w:numPr>
          <w:ilvl w:val="0"/>
          <w:numId w:val="38"/>
        </w:numPr>
      </w:pPr>
      <w:r>
        <w:t>Vicky (1:44)</w:t>
      </w:r>
    </w:p>
    <w:p w:rsidR="00674E1A" w:rsidRDefault="00674E1A" w:rsidP="000220E4">
      <w:pPr>
        <w:numPr>
          <w:ilvl w:val="0"/>
          <w:numId w:val="38"/>
        </w:numPr>
      </w:pPr>
      <w:r>
        <w:t>Ansonsten Dostojewsky (3:00)</w:t>
      </w:r>
    </w:p>
    <w:p w:rsidR="00674E1A" w:rsidRDefault="00674E1A" w:rsidP="000220E4">
      <w:pPr>
        <w:numPr>
          <w:ilvl w:val="0"/>
          <w:numId w:val="38"/>
        </w:numPr>
      </w:pPr>
      <w:r>
        <w:t>Die Ebenen (werden nicht vermischt) (6:26)</w:t>
      </w:r>
    </w:p>
    <w:p w:rsidR="00674E1A" w:rsidRDefault="00674E1A" w:rsidP="000220E4">
      <w:pPr>
        <w:numPr>
          <w:ilvl w:val="0"/>
          <w:numId w:val="38"/>
        </w:numPr>
      </w:pPr>
      <w:r>
        <w:t>Am I only Jesus? (3:30)</w:t>
      </w:r>
    </w:p>
    <w:p w:rsidR="00674E1A" w:rsidRDefault="00674E1A" w:rsidP="000220E4">
      <w:pPr>
        <w:numPr>
          <w:ilvl w:val="0"/>
          <w:numId w:val="38"/>
        </w:numPr>
      </w:pPr>
      <w:r>
        <w:t>Bleib (3:23)</w:t>
      </w:r>
    </w:p>
    <w:p w:rsidR="00674E1A" w:rsidRDefault="00674E1A" w:rsidP="000220E4">
      <w:pPr>
        <w:numPr>
          <w:ilvl w:val="0"/>
          <w:numId w:val="38"/>
        </w:numPr>
      </w:pPr>
      <w:r>
        <w:t>I kissed Glenn Gould (2:44)</w:t>
      </w:r>
    </w:p>
    <w:p w:rsidR="00674E1A" w:rsidRDefault="00674E1A" w:rsidP="000220E4">
      <w:pPr>
        <w:numPr>
          <w:ilvl w:val="0"/>
          <w:numId w:val="38"/>
        </w:numPr>
      </w:pPr>
      <w:r>
        <w:t>Acht Lösungen (Quicktime film) (40:50)</w:t>
      </w:r>
    </w:p>
    <w:p w:rsidR="00674E1A" w:rsidRDefault="00674E1A">
      <w:r>
        <w:br/>
        <w:t>Gesamtzeit: 01:24:42</w:t>
      </w:r>
    </w:p>
    <w:p w:rsidR="00674E1A" w:rsidRDefault="00674E1A"/>
    <w:p w:rsidR="00674E1A" w:rsidRPr="000220E4" w:rsidRDefault="00674E1A" w:rsidP="000220E4">
      <w:pPr>
        <w:pStyle w:val="Heading2"/>
      </w:pPr>
      <w:r>
        <w:rPr>
          <w:color w:val="006666"/>
        </w:rPr>
        <w:br w:type="page"/>
        <w:t>[29] 3 Decades Live – Paris, Cité De La Musique, 16.11.2010</w:t>
      </w:r>
    </w:p>
    <w:p w:rsidR="00674E1A" w:rsidRDefault="00674E1A" w:rsidP="000220E4">
      <w:pPr>
        <w:pStyle w:val="Heading3"/>
      </w:pPr>
      <w:r>
        <w:rPr>
          <w:color w:val="6699FF"/>
        </w:rPr>
        <w:t>2010 (USB-Stick) </w:t>
      </w:r>
    </w:p>
    <w:p w:rsidR="00674E1A" w:rsidRDefault="00674E1A" w:rsidP="000220E4">
      <w:r>
        <w:pict>
          <v:shape style="width:6.67cm;height:5.73cm">
            <v:imagedata r:id="rId40" o:title="Coverbild"/>
          </v:shape>
        </w:pict>
        <w:br/>
      </w:r>
    </w:p>
    <w:p w:rsidR="00674E1A" w:rsidRDefault="00674E1A" w:rsidP="000220E4">
      <w:pPr>
        <w:numPr>
          <w:ilvl w:val="0"/>
          <w:numId w:val="39"/>
        </w:numPr>
      </w:pPr>
      <w:r>
        <w:t>The Garden</w:t>
      </w:r>
    </w:p>
    <w:p w:rsidR="00674E1A" w:rsidRDefault="00674E1A" w:rsidP="000220E4">
      <w:pPr>
        <w:numPr>
          <w:ilvl w:val="0"/>
          <w:numId w:val="39"/>
        </w:numPr>
      </w:pPr>
      <w:r>
        <w:t>Befindlichkeit des Landes (Ufo, Rampe, Überleitung)</w:t>
      </w:r>
    </w:p>
    <w:p w:rsidR="00674E1A" w:rsidRDefault="00674E1A" w:rsidP="000220E4">
      <w:pPr>
        <w:numPr>
          <w:ilvl w:val="0"/>
          <w:numId w:val="39"/>
        </w:numPr>
      </w:pPr>
      <w:r>
        <w:t>Von Wegen</w:t>
      </w:r>
    </w:p>
    <w:p w:rsidR="00674E1A" w:rsidRDefault="00674E1A" w:rsidP="000220E4">
      <w:pPr>
        <w:numPr>
          <w:ilvl w:val="0"/>
          <w:numId w:val="39"/>
        </w:numPr>
      </w:pPr>
      <w:r>
        <w:t>Die Interimsliebenden</w:t>
      </w:r>
    </w:p>
    <w:p w:rsidR="00674E1A" w:rsidRDefault="00674E1A" w:rsidP="000220E4">
      <w:pPr>
        <w:numPr>
          <w:ilvl w:val="0"/>
          <w:numId w:val="39"/>
        </w:numPr>
      </w:pPr>
      <w:r>
        <w:t>Nagorny Karabach</w:t>
      </w:r>
    </w:p>
    <w:p w:rsidR="00674E1A" w:rsidRDefault="00674E1A" w:rsidP="000220E4">
      <w:pPr>
        <w:numPr>
          <w:ilvl w:val="0"/>
          <w:numId w:val="39"/>
        </w:numPr>
      </w:pPr>
      <w:r>
        <w:t>Dead Friends</w:t>
      </w:r>
    </w:p>
    <w:p w:rsidR="00674E1A" w:rsidRDefault="00674E1A" w:rsidP="000220E4">
      <w:pPr>
        <w:numPr>
          <w:ilvl w:val="0"/>
          <w:numId w:val="39"/>
        </w:numPr>
      </w:pPr>
      <w:r>
        <w:t>Unvollständigkeit</w:t>
      </w:r>
    </w:p>
    <w:p w:rsidR="00674E1A" w:rsidRDefault="00674E1A" w:rsidP="000220E4">
      <w:pPr>
        <w:numPr>
          <w:ilvl w:val="0"/>
          <w:numId w:val="39"/>
        </w:numPr>
      </w:pPr>
      <w:r>
        <w:t>Installation No.1</w:t>
      </w:r>
    </w:p>
    <w:p w:rsidR="00674E1A" w:rsidRDefault="00674E1A" w:rsidP="000220E4">
      <w:pPr>
        <w:numPr>
          <w:ilvl w:val="0"/>
          <w:numId w:val="39"/>
        </w:numPr>
      </w:pPr>
      <w:r>
        <w:t>Youme &amp; Meyou</w:t>
      </w:r>
    </w:p>
    <w:p w:rsidR="00674E1A" w:rsidRDefault="00674E1A" w:rsidP="000220E4">
      <w:pPr>
        <w:numPr>
          <w:ilvl w:val="0"/>
          <w:numId w:val="39"/>
        </w:numPr>
      </w:pPr>
      <w:r>
        <w:t>Lets do it DaDa</w:t>
      </w:r>
    </w:p>
    <w:p w:rsidR="00674E1A" w:rsidRDefault="00674E1A" w:rsidP="000220E4">
      <w:pPr>
        <w:numPr>
          <w:ilvl w:val="0"/>
          <w:numId w:val="39"/>
        </w:numPr>
      </w:pPr>
      <w:r>
        <w:t>Haus der Lüge</w:t>
      </w:r>
    </w:p>
    <w:p w:rsidR="00674E1A" w:rsidRDefault="00674E1A" w:rsidP="000220E4">
      <w:pPr>
        <w:numPr>
          <w:ilvl w:val="0"/>
          <w:numId w:val="39"/>
        </w:numPr>
      </w:pPr>
      <w:r>
        <w:t>Rampe</w:t>
      </w:r>
    </w:p>
    <w:p w:rsidR="00674E1A" w:rsidRDefault="00674E1A" w:rsidP="000220E4">
      <w:pPr>
        <w:numPr>
          <w:ilvl w:val="0"/>
          <w:numId w:val="39"/>
        </w:numPr>
      </w:pPr>
      <w:r>
        <w:t>Sabrina</w:t>
      </w:r>
    </w:p>
    <w:p w:rsidR="00674E1A" w:rsidRDefault="00674E1A" w:rsidP="000220E4">
      <w:pPr>
        <w:numPr>
          <w:ilvl w:val="0"/>
          <w:numId w:val="39"/>
        </w:numPr>
      </w:pPr>
      <w:r>
        <w:t>Susej</w:t>
      </w:r>
    </w:p>
    <w:p w:rsidR="00674E1A" w:rsidRDefault="00674E1A" w:rsidP="000220E4">
      <w:pPr>
        <w:numPr>
          <w:ilvl w:val="0"/>
          <w:numId w:val="39"/>
        </w:numPr>
      </w:pPr>
      <w:r>
        <w:t>ENCORE I: Headcleaner / Silence is Sexy</w:t>
      </w:r>
    </w:p>
    <w:p w:rsidR="00674E1A" w:rsidRDefault="00674E1A" w:rsidP="000220E4">
      <w:pPr>
        <w:numPr>
          <w:ilvl w:val="0"/>
          <w:numId w:val="39"/>
        </w:numPr>
      </w:pPr>
      <w:r>
        <w:t>ENCORE II: Selbstportrait mit Kater / Redukt</w:t>
      </w:r>
    </w:p>
    <w:p w:rsidR="00674E1A" w:rsidRDefault="00674E1A" w:rsidP="000220E4">
      <w:pPr>
        <w:numPr>
          <w:ilvl w:val="0"/>
          <w:numId w:val="39"/>
        </w:numPr>
      </w:pPr>
      <w:r>
        <w:t>ENCORE III: Total Eclipse of the Sun</w:t>
      </w:r>
    </w:p>
    <w:p w:rsidR="00674E1A" w:rsidRDefault="00674E1A"/>
    <w:p w:rsidR="00674E1A" w:rsidRPr="000220E4" w:rsidRDefault="00674E1A" w:rsidP="000220E4">
      <w:pPr>
        <w:pStyle w:val="Heading2"/>
      </w:pPr>
      <w:r>
        <w:rPr>
          <w:color w:val="006666"/>
        </w:rPr>
        <w:br w:type="page"/>
        <w:t>[30] Strategies Against Architecture IV (2002 – 2010)</w:t>
      </w:r>
    </w:p>
    <w:p w:rsidR="00674E1A" w:rsidRDefault="00674E1A" w:rsidP="000220E4">
      <w:pPr>
        <w:pStyle w:val="Heading3"/>
      </w:pPr>
      <w:r>
        <w:rPr>
          <w:color w:val="6699FF"/>
        </w:rPr>
        <w:t>2010 (DCD)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58cm">
            <v:imagedata r:id="rId41" o:title="Coverbild"/>
          </v:shape>
        </w:pict>
        <w:br/>
      </w:r>
    </w:p>
    <w:p w:rsidR="00674E1A" w:rsidRDefault="00674E1A" w:rsidP="000220E4">
      <w:pPr>
        <w:numPr>
          <w:ilvl w:val="0"/>
          <w:numId w:val="40"/>
        </w:numPr>
      </w:pPr>
      <w:r>
        <w:t>Perpetuum Mobile (single version) (4:29)</w:t>
      </w:r>
    </w:p>
    <w:p w:rsidR="00674E1A" w:rsidRDefault="00674E1A" w:rsidP="000220E4">
      <w:pPr>
        <w:numPr>
          <w:ilvl w:val="0"/>
          <w:numId w:val="40"/>
        </w:numPr>
      </w:pPr>
      <w:r>
        <w:t>Selbstportrait mit Kater (full version) (7:48)</w:t>
      </w:r>
    </w:p>
    <w:p w:rsidR="00674E1A" w:rsidRDefault="00674E1A" w:rsidP="000220E4">
      <w:pPr>
        <w:numPr>
          <w:ilvl w:val="0"/>
          <w:numId w:val="40"/>
        </w:numPr>
      </w:pPr>
      <w:r>
        <w:t>Ein leichtes leises Säuseln (4:31)</w:t>
      </w:r>
    </w:p>
    <w:p w:rsidR="00674E1A" w:rsidRDefault="00674E1A" w:rsidP="000220E4">
      <w:pPr>
        <w:numPr>
          <w:ilvl w:val="0"/>
          <w:numId w:val="40"/>
        </w:numPr>
      </w:pPr>
      <w:r>
        <w:t>Youme &amp; Meyou (5:31)</w:t>
      </w:r>
    </w:p>
    <w:p w:rsidR="00674E1A" w:rsidRDefault="00674E1A" w:rsidP="000220E4">
      <w:pPr>
        <w:numPr>
          <w:ilvl w:val="0"/>
          <w:numId w:val="40"/>
        </w:numPr>
      </w:pPr>
      <w:r>
        <w:t>Dead Friends (around the corner) (4:59)</w:t>
      </w:r>
    </w:p>
    <w:p w:rsidR="00674E1A" w:rsidRDefault="00674E1A" w:rsidP="000220E4">
      <w:pPr>
        <w:numPr>
          <w:ilvl w:val="0"/>
          <w:numId w:val="40"/>
        </w:numPr>
      </w:pPr>
      <w:r>
        <w:t>Insomnia (7:25)</w:t>
      </w:r>
    </w:p>
    <w:p w:rsidR="00674E1A" w:rsidRDefault="00674E1A" w:rsidP="000220E4">
      <w:pPr>
        <w:numPr>
          <w:ilvl w:val="0"/>
          <w:numId w:val="40"/>
        </w:numPr>
      </w:pPr>
      <w:r>
        <w:t>Party in Meck-Pomm (2:07)</w:t>
      </w:r>
    </w:p>
    <w:p w:rsidR="00674E1A" w:rsidRDefault="00674E1A" w:rsidP="000220E4">
      <w:pPr>
        <w:numPr>
          <w:ilvl w:val="0"/>
          <w:numId w:val="40"/>
        </w:numPr>
      </w:pPr>
      <w:r>
        <w:t>X (4:07)</w:t>
      </w:r>
    </w:p>
    <w:p w:rsidR="00674E1A" w:rsidRDefault="00674E1A" w:rsidP="000220E4">
      <w:pPr>
        <w:numPr>
          <w:ilvl w:val="0"/>
          <w:numId w:val="40"/>
        </w:numPr>
      </w:pPr>
      <w:r>
        <w:t>Floorpiece / Grundstück (4:23)</w:t>
      </w:r>
    </w:p>
    <w:p w:rsidR="00674E1A" w:rsidRDefault="00674E1A" w:rsidP="000220E4">
      <w:pPr>
        <w:numPr>
          <w:ilvl w:val="0"/>
          <w:numId w:val="40"/>
        </w:numPr>
      </w:pPr>
      <w:r>
        <w:t>Good Morning Everybody (4:42)</w:t>
      </w:r>
    </w:p>
    <w:p w:rsidR="00674E1A" w:rsidRDefault="00674E1A" w:rsidP="000220E4">
      <w:pPr>
        <w:numPr>
          <w:ilvl w:val="0"/>
          <w:numId w:val="40"/>
        </w:numPr>
      </w:pPr>
      <w:r>
        <w:t>Waiting for the Call (4:00)</w:t>
      </w:r>
    </w:p>
    <w:p w:rsidR="00674E1A" w:rsidRDefault="00674E1A" w:rsidP="000220E4">
      <w:pPr>
        <w:numPr>
          <w:ilvl w:val="0"/>
          <w:numId w:val="40"/>
        </w:numPr>
      </w:pPr>
      <w:r>
        <w:t>Wo sind meine Schuhe? (dub mix) (6:06)</w:t>
      </w:r>
    </w:p>
    <w:p w:rsidR="00674E1A" w:rsidRDefault="00674E1A" w:rsidP="000220E4">
      <w:pPr>
        <w:numPr>
          <w:ilvl w:val="0"/>
          <w:numId w:val="40"/>
        </w:numPr>
      </w:pPr>
      <w:r>
        <w:t>GS1 &amp; GS2 (6:38)</w:t>
      </w:r>
    </w:p>
    <w:p w:rsidR="00674E1A" w:rsidRDefault="00674E1A" w:rsidP="000220E4">
      <w:pPr>
        <w:numPr>
          <w:ilvl w:val="0"/>
          <w:numId w:val="40"/>
        </w:numPr>
      </w:pPr>
      <w:r>
        <w:t>Palast der Republik (2:34)</w:t>
      </w:r>
    </w:p>
    <w:p w:rsidR="00674E1A" w:rsidRDefault="00674E1A" w:rsidP="000220E4">
      <w:pPr>
        <w:numPr>
          <w:ilvl w:val="0"/>
          <w:numId w:val="40"/>
        </w:numPr>
      </w:pPr>
      <w:r>
        <w:t>Sendezeichen Phase 3 (1:02)</w:t>
      </w:r>
    </w:p>
    <w:p w:rsidR="00674E1A" w:rsidRDefault="00674E1A" w:rsidP="000220E4">
      <w:pPr>
        <w:numPr>
          <w:ilvl w:val="0"/>
          <w:numId w:val="40"/>
        </w:numPr>
      </w:pPr>
      <w:r>
        <w:t>Tagelang Weiss (6:25)</w:t>
      </w:r>
    </w:p>
    <w:p w:rsidR="00674E1A" w:rsidRDefault="00674E1A" w:rsidP="000220E4">
      <w:pPr>
        <w:numPr>
          <w:ilvl w:val="0"/>
          <w:numId w:val="40"/>
        </w:numPr>
      </w:pPr>
      <w:r>
        <w:t>Wenn Dann (3:09)</w:t>
      </w:r>
    </w:p>
    <w:p w:rsidR="00674E1A" w:rsidRDefault="00674E1A" w:rsidP="000220E4">
      <w:pPr>
        <w:numPr>
          <w:ilvl w:val="0"/>
          <w:numId w:val="40"/>
        </w:numPr>
      </w:pPr>
      <w:r>
        <w:t>Jeder Satz mit ihr hallt nach (3:45)</w:t>
      </w:r>
    </w:p>
    <w:p w:rsidR="00674E1A" w:rsidRDefault="00674E1A" w:rsidP="000220E4">
      <w:pPr>
        <w:numPr>
          <w:ilvl w:val="0"/>
          <w:numId w:val="40"/>
        </w:numPr>
      </w:pPr>
      <w:r>
        <w:t>Susej (4:45)</w:t>
      </w:r>
    </w:p>
    <w:p w:rsidR="00674E1A" w:rsidRDefault="00674E1A" w:rsidP="000220E4">
      <w:pPr>
        <w:numPr>
          <w:ilvl w:val="0"/>
          <w:numId w:val="40"/>
        </w:numPr>
      </w:pPr>
      <w:r>
        <w:t>Magyar Energia (3:26)</w:t>
      </w:r>
    </w:p>
    <w:p w:rsidR="00674E1A" w:rsidRDefault="00674E1A" w:rsidP="000220E4">
      <w:pPr>
        <w:numPr>
          <w:ilvl w:val="0"/>
          <w:numId w:val="40"/>
        </w:numPr>
      </w:pPr>
      <w:r>
        <w:t>Birth Lunch Death (3:20)</w:t>
      </w:r>
    </w:p>
    <w:p w:rsidR="00674E1A" w:rsidRDefault="00674E1A" w:rsidP="000220E4">
      <w:pPr>
        <w:numPr>
          <w:ilvl w:val="0"/>
          <w:numId w:val="40"/>
        </w:numPr>
      </w:pPr>
      <w:r>
        <w:t>Weil Weil Weil (Freie Radikale in der Warteschleife) (3:45)</w:t>
      </w:r>
    </w:p>
    <w:p w:rsidR="00674E1A" w:rsidRDefault="00674E1A" w:rsidP="000220E4">
      <w:pPr>
        <w:numPr>
          <w:ilvl w:val="0"/>
          <w:numId w:val="40"/>
        </w:numPr>
      </w:pPr>
      <w:r>
        <w:t>Unvollständigkeit (12:22)</w:t>
      </w:r>
    </w:p>
    <w:p w:rsidR="00674E1A" w:rsidRDefault="00674E1A" w:rsidP="000220E4">
      <w:pPr>
        <w:numPr>
          <w:ilvl w:val="0"/>
          <w:numId w:val="40"/>
        </w:numPr>
      </w:pPr>
      <w:r>
        <w:t>Let's do it a Dada (5:53)</w:t>
      </w:r>
    </w:p>
    <w:p w:rsidR="00674E1A" w:rsidRDefault="00674E1A" w:rsidP="000220E4">
      <w:pPr>
        <w:numPr>
          <w:ilvl w:val="0"/>
          <w:numId w:val="40"/>
        </w:numPr>
      </w:pPr>
      <w:r>
        <w:t>Bertolt Brecht und der Weltempfänger (0:27)</w:t>
      </w:r>
    </w:p>
    <w:p w:rsidR="00674E1A" w:rsidRDefault="00674E1A" w:rsidP="000220E4">
      <w:pPr>
        <w:numPr>
          <w:ilvl w:val="0"/>
          <w:numId w:val="40"/>
        </w:numPr>
      </w:pPr>
      <w:r>
        <w:t>Musterhaus-Ausstellung (15:07)</w:t>
      </w:r>
    </w:p>
    <w:p w:rsidR="00674E1A" w:rsidRDefault="00674E1A">
      <w:r>
        <w:br/>
        <w:t>Gesamtzeit: 02:12:46</w:t>
      </w:r>
    </w:p>
    <w:p w:rsidR="00674E1A" w:rsidRDefault="00674E1A"/>
    <w:p w:rsidR="00674E1A" w:rsidRPr="000220E4" w:rsidRDefault="00674E1A" w:rsidP="000220E4">
      <w:pPr>
        <w:pStyle w:val="Heading2"/>
      </w:pPr>
      <w:r>
        <w:rPr>
          <w:color w:val="006666"/>
        </w:rPr>
        <w:br w:type="page"/>
        <w:t>[31] Live at Rockpalast 1990</w:t>
      </w:r>
    </w:p>
    <w:p w:rsidR="00674E1A" w:rsidRDefault="00674E1A" w:rsidP="000220E4">
      <w:pPr>
        <w:pStyle w:val="Heading3"/>
      </w:pPr>
      <w:r>
        <w:rPr>
          <w:color w:val="6699FF"/>
        </w:rPr>
        <w:t>2012 (DVD)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9.11cm">
            <v:imagedata r:id="rId42" o:title="Coverbild"/>
          </v:shape>
        </w:pict>
        <w:br/>
      </w:r>
    </w:p>
    <w:p w:rsidR="00674E1A" w:rsidRDefault="00674E1A" w:rsidP="000220E4">
      <w:pPr>
        <w:numPr>
          <w:ilvl w:val="0"/>
          <w:numId w:val="41"/>
        </w:numPr>
      </w:pPr>
      <w:r>
        <w:t>Prolog (2:35)</w:t>
      </w:r>
    </w:p>
    <w:p w:rsidR="00674E1A" w:rsidRDefault="00674E1A" w:rsidP="000220E4">
      <w:pPr>
        <w:numPr>
          <w:ilvl w:val="0"/>
          <w:numId w:val="41"/>
        </w:numPr>
      </w:pPr>
      <w:r>
        <w:t>Feurio (4:40)</w:t>
      </w:r>
    </w:p>
    <w:p w:rsidR="00674E1A" w:rsidRDefault="00674E1A" w:rsidP="000220E4">
      <w:pPr>
        <w:numPr>
          <w:ilvl w:val="0"/>
          <w:numId w:val="41"/>
        </w:numPr>
      </w:pPr>
      <w:r>
        <w:t>Der Tod ist ein Dandy (5:55)</w:t>
      </w:r>
    </w:p>
    <w:p w:rsidR="00674E1A" w:rsidRDefault="00674E1A" w:rsidP="000220E4">
      <w:pPr>
        <w:numPr>
          <w:ilvl w:val="0"/>
          <w:numId w:val="41"/>
        </w:numPr>
      </w:pPr>
      <w:r>
        <w:t>Sehnsucht (3:08)</w:t>
      </w:r>
    </w:p>
    <w:p w:rsidR="00674E1A" w:rsidRDefault="00674E1A" w:rsidP="000220E4">
      <w:pPr>
        <w:numPr>
          <w:ilvl w:val="0"/>
          <w:numId w:val="41"/>
        </w:numPr>
      </w:pPr>
      <w:r>
        <w:t>Armenia (5:03)</w:t>
      </w:r>
    </w:p>
    <w:p w:rsidR="00674E1A" w:rsidRDefault="00674E1A" w:rsidP="000220E4">
      <w:pPr>
        <w:numPr>
          <w:ilvl w:val="0"/>
          <w:numId w:val="41"/>
        </w:numPr>
      </w:pPr>
      <w:r>
        <w:t>Yu Güng (6:15)</w:t>
      </w:r>
    </w:p>
    <w:p w:rsidR="00674E1A" w:rsidRDefault="00674E1A" w:rsidP="000220E4">
      <w:pPr>
        <w:numPr>
          <w:ilvl w:val="0"/>
          <w:numId w:val="41"/>
        </w:numPr>
      </w:pPr>
      <w:r>
        <w:t>Zerstörte Zelle (4:49)</w:t>
      </w:r>
    </w:p>
    <w:p w:rsidR="00674E1A" w:rsidRDefault="00674E1A" w:rsidP="000220E4">
      <w:pPr>
        <w:numPr>
          <w:ilvl w:val="0"/>
          <w:numId w:val="41"/>
        </w:numPr>
      </w:pPr>
      <w:r>
        <w:t>Trinklied (1:14)</w:t>
      </w:r>
    </w:p>
    <w:p w:rsidR="00674E1A" w:rsidRDefault="00674E1A" w:rsidP="000220E4">
      <w:pPr>
        <w:numPr>
          <w:ilvl w:val="0"/>
          <w:numId w:val="41"/>
        </w:numPr>
      </w:pPr>
      <w:r>
        <w:t>Ich bin's (4:33)</w:t>
      </w:r>
    </w:p>
    <w:p w:rsidR="00674E1A" w:rsidRDefault="00674E1A" w:rsidP="000220E4">
      <w:pPr>
        <w:numPr>
          <w:ilvl w:val="0"/>
          <w:numId w:val="41"/>
        </w:numPr>
      </w:pPr>
      <w:r>
        <w:t>Ein Stuhl in der Hölle (2:05)</w:t>
      </w:r>
    </w:p>
    <w:p w:rsidR="00674E1A" w:rsidRDefault="00674E1A" w:rsidP="000220E4">
      <w:pPr>
        <w:numPr>
          <w:ilvl w:val="0"/>
          <w:numId w:val="41"/>
        </w:numPr>
      </w:pPr>
      <w:r>
        <w:t>Der Kuss (3:36)</w:t>
      </w:r>
    </w:p>
    <w:p w:rsidR="00674E1A" w:rsidRDefault="00674E1A" w:rsidP="000220E4">
      <w:pPr>
        <w:numPr>
          <w:ilvl w:val="0"/>
          <w:numId w:val="41"/>
        </w:numPr>
      </w:pPr>
      <w:r>
        <w:t>Haus der Lüge (4:32)</w:t>
      </w:r>
    </w:p>
    <w:p w:rsidR="00674E1A" w:rsidRDefault="00674E1A" w:rsidP="000220E4">
      <w:pPr>
        <w:numPr>
          <w:ilvl w:val="0"/>
          <w:numId w:val="41"/>
        </w:numPr>
      </w:pPr>
      <w:r>
        <w:t>Kein Bestandteil sein (4:58)</w:t>
      </w:r>
    </w:p>
    <w:p w:rsidR="00674E1A" w:rsidRDefault="00674E1A" w:rsidP="000220E4">
      <w:pPr>
        <w:numPr>
          <w:ilvl w:val="0"/>
          <w:numId w:val="41"/>
        </w:numPr>
      </w:pPr>
      <w:r>
        <w:t>Zeichnungen des Patienten O.T (3:13)</w:t>
      </w:r>
    </w:p>
    <w:p w:rsidR="00674E1A" w:rsidRDefault="00674E1A" w:rsidP="000220E4">
      <w:pPr>
        <w:numPr>
          <w:ilvl w:val="0"/>
          <w:numId w:val="41"/>
        </w:numPr>
      </w:pPr>
      <w:r>
        <w:t>Sand (4:18)</w:t>
      </w:r>
    </w:p>
    <w:p w:rsidR="00674E1A" w:rsidRDefault="00674E1A" w:rsidP="000220E4">
      <w:pPr>
        <w:numPr>
          <w:ilvl w:val="0"/>
          <w:numId w:val="41"/>
        </w:numPr>
      </w:pPr>
      <w:r>
        <w:t>Letztes Biest am Himmel (4:16)</w:t>
      </w:r>
    </w:p>
    <w:p w:rsidR="00674E1A" w:rsidRDefault="00674E1A">
      <w:r>
        <w:br/>
        <w:t>Gesamtzeit: 01:05:10</w:t>
      </w:r>
    </w:p>
    <w:p w:rsidR="00674E1A" w:rsidRDefault="00674E1A">
      <w:r>
        <w:br/>
        <w:t xml:space="preserve">Kommentar: </w:t>
      </w:r>
      <w:r w:rsidRPr="003B2A33">
        <w:rPr>
          <w:i/>
        </w:rPr>
        <w:t>Mitschnitt vom WDR-Rockpalast in der Philipshalle Düsseldorf vom 24.11.1990. Blixa Bargeld: voc, g, keyb; Alexander Hacke: g; N.U. Unruh: perc; FM Einheit: perc; Mark Chung: b.</w:t>
      </w:r>
    </w:p>
    <w:p w:rsidR="00674E1A" w:rsidRDefault="00674E1A"/>
    <w:p w:rsidR="00674E1A" w:rsidRPr="000220E4" w:rsidRDefault="00674E1A" w:rsidP="000220E4">
      <w:pPr>
        <w:pStyle w:val="Heading2"/>
      </w:pPr>
      <w:r>
        <w:rPr>
          <w:color w:val="006666"/>
        </w:rPr>
        <w:br w:type="page"/>
        <w:t>[32] Lament</w:t>
      </w:r>
    </w:p>
    <w:p w:rsidR="00674E1A" w:rsidRDefault="00674E1A" w:rsidP="000220E4">
      <w:pPr>
        <w:pStyle w:val="Heading3"/>
      </w:pPr>
      <w:r>
        <w:rPr>
          <w:color w:val="6699FF"/>
        </w:rPr>
        <w:t>2014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6.67cm">
            <v:imagedata r:id="rId43" o:title="Coverbild"/>
          </v:shape>
        </w:pict>
        <w:br/>
      </w:r>
    </w:p>
    <w:p w:rsidR="00674E1A" w:rsidRDefault="00674E1A" w:rsidP="000220E4">
      <w:pPr>
        <w:numPr>
          <w:ilvl w:val="0"/>
          <w:numId w:val="42"/>
        </w:numPr>
      </w:pPr>
      <w:r>
        <w:t>Kriegsmaschinerie (5:29)</w:t>
      </w:r>
    </w:p>
    <w:p w:rsidR="00674E1A" w:rsidRDefault="00674E1A" w:rsidP="000220E4">
      <w:pPr>
        <w:numPr>
          <w:ilvl w:val="0"/>
          <w:numId w:val="42"/>
        </w:numPr>
      </w:pPr>
      <w:r>
        <w:t>Hymnen (2:50)</w:t>
      </w:r>
    </w:p>
    <w:p w:rsidR="00674E1A" w:rsidRDefault="00674E1A" w:rsidP="000220E4">
      <w:pPr>
        <w:numPr>
          <w:ilvl w:val="0"/>
          <w:numId w:val="42"/>
        </w:numPr>
      </w:pPr>
      <w:r>
        <w:t>The Willy – Nicky Telegrams (6:23)</w:t>
      </w:r>
    </w:p>
    <w:p w:rsidR="00674E1A" w:rsidRDefault="00674E1A" w:rsidP="000220E4">
      <w:pPr>
        <w:numPr>
          <w:ilvl w:val="0"/>
          <w:numId w:val="42"/>
        </w:numPr>
      </w:pPr>
      <w:r>
        <w:t>In De Loopgraaf (4:14)</w:t>
      </w:r>
    </w:p>
    <w:p w:rsidR="00674E1A" w:rsidRDefault="00674E1A" w:rsidP="000220E4">
      <w:pPr>
        <w:numPr>
          <w:ilvl w:val="0"/>
          <w:numId w:val="42"/>
        </w:numPr>
      </w:pPr>
      <w:r>
        <w:t>Der 1. Weltkrieg (Percussion Version) (13:16)</w:t>
      </w:r>
    </w:p>
    <w:p w:rsidR="00674E1A" w:rsidRDefault="00674E1A" w:rsidP="000220E4">
      <w:pPr>
        <w:numPr>
          <w:ilvl w:val="0"/>
          <w:numId w:val="42"/>
        </w:numPr>
      </w:pPr>
      <w:r>
        <w:t>On Patrol In No Man's Land (3:08)</w:t>
      </w:r>
    </w:p>
    <w:p w:rsidR="00674E1A" w:rsidRDefault="00674E1A" w:rsidP="000220E4">
      <w:pPr>
        <w:numPr>
          <w:ilvl w:val="0"/>
          <w:numId w:val="42"/>
        </w:numPr>
      </w:pPr>
      <w:r>
        <w:t>Achterland (3:14)</w:t>
      </w:r>
    </w:p>
    <w:p w:rsidR="00674E1A" w:rsidRDefault="00674E1A" w:rsidP="000220E4">
      <w:pPr>
        <w:numPr>
          <w:ilvl w:val="0"/>
          <w:numId w:val="42"/>
        </w:numPr>
      </w:pPr>
      <w:r>
        <w:t>Lament: 1. Lament (6:26)</w:t>
      </w:r>
    </w:p>
    <w:p w:rsidR="00674E1A" w:rsidRDefault="00674E1A" w:rsidP="000220E4">
      <w:pPr>
        <w:numPr>
          <w:ilvl w:val="0"/>
          <w:numId w:val="42"/>
        </w:numPr>
      </w:pPr>
      <w:r>
        <w:t>Lament: 2. Abwärstsspirale (7:27)</w:t>
      </w:r>
    </w:p>
    <w:p w:rsidR="00674E1A" w:rsidRDefault="00674E1A" w:rsidP="000220E4">
      <w:pPr>
        <w:numPr>
          <w:ilvl w:val="0"/>
          <w:numId w:val="42"/>
        </w:numPr>
      </w:pPr>
      <w:r>
        <w:t>Lament: 3. Pater Peccavi (5:34)</w:t>
      </w:r>
    </w:p>
    <w:p w:rsidR="00674E1A" w:rsidRDefault="00674E1A" w:rsidP="000220E4">
      <w:pPr>
        <w:numPr>
          <w:ilvl w:val="0"/>
          <w:numId w:val="42"/>
        </w:numPr>
      </w:pPr>
      <w:r>
        <w:t>How Did I Die? (7:31)</w:t>
      </w:r>
    </w:p>
    <w:p w:rsidR="00674E1A" w:rsidRDefault="00674E1A" w:rsidP="000220E4">
      <w:pPr>
        <w:numPr>
          <w:ilvl w:val="0"/>
          <w:numId w:val="42"/>
        </w:numPr>
      </w:pPr>
      <w:r>
        <w:t>Sag Mir Wo Die Blumen Sind (3:39)</w:t>
      </w:r>
    </w:p>
    <w:p w:rsidR="00674E1A" w:rsidRDefault="00674E1A" w:rsidP="000220E4">
      <w:pPr>
        <w:numPr>
          <w:ilvl w:val="0"/>
          <w:numId w:val="42"/>
        </w:numPr>
      </w:pPr>
      <w:r>
        <w:t>Der Beginn des Weltkrieges 1914 (Dargestellt Unter Zuhilfenahme eines Tierstimmenimitators) (5:45)</w:t>
      </w:r>
    </w:p>
    <w:p w:rsidR="00674E1A" w:rsidRDefault="00674E1A" w:rsidP="000220E4">
      <w:pPr>
        <w:numPr>
          <w:ilvl w:val="0"/>
          <w:numId w:val="42"/>
        </w:numPr>
      </w:pPr>
      <w:r>
        <w:t>All Of No Man's Land Is Ours (2:51)</w:t>
      </w:r>
    </w:p>
    <w:p w:rsidR="00674E1A" w:rsidRDefault="00674E1A">
      <w:r>
        <w:br/>
        <w:t>Gesamtzeit: 01:17:47</w:t>
      </w:r>
    </w:p>
    <w:p w:rsidR="00674E1A" w:rsidRDefault="00674E1A">
      <w:r>
        <w:br/>
        <w:t xml:space="preserve">Kommentar: </w:t>
      </w:r>
      <w:r w:rsidRPr="003B2A33">
        <w:rPr>
          <w:i/>
        </w:rPr>
        <w:t>100 Jahre nach dem Ausbruch des zweiten Weltkrieges arbeiten die Neubauten dieses Thema u. a. mit historischen Tondokumenten auf. Erhältlich als Vinyl, CD und Digital.</w:t>
      </w:r>
    </w:p>
    <w:p w:rsidR="00674E1A" w:rsidRDefault="00674E1A"/>
    <w:p w:rsidR="00674E1A" w:rsidRPr="000220E4" w:rsidRDefault="00674E1A" w:rsidP="000220E4">
      <w:pPr>
        <w:pStyle w:val="Heading2"/>
      </w:pPr>
      <w:r>
        <w:rPr>
          <w:color w:val="006666"/>
        </w:rPr>
        <w:br w:type="page"/>
        <w:t>[33] Alles in Allem</w:t>
      </w:r>
    </w:p>
    <w:p w:rsidR="00674E1A" w:rsidRDefault="00674E1A" w:rsidP="000220E4">
      <w:pPr>
        <w:pStyle w:val="Heading3"/>
      </w:pPr>
      <w:r>
        <w:rPr>
          <w:color w:val="6699FF"/>
        </w:rPr>
        <w:t>2020 (CD) </w: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r>
        <w:pict>
          <v:shape style="width:16px;height:16px">
            <v:imagedata r:id="rId10" o:title="*"/>
          </v:shape>
        </w:pict>
      </w:r>
    </w:p>
    <w:p w:rsidR="00674E1A" w:rsidRDefault="00674E1A" w:rsidP="000220E4">
      <w:r>
        <w:pict>
          <v:shape style="width:6.67cm;height:5.98cm">
            <v:imagedata r:id="rId44" o:title="Coverbild"/>
          </v:shape>
        </w:pict>
        <w:br/>
      </w:r>
    </w:p>
    <w:p w:rsidR="00674E1A" w:rsidRDefault="00674E1A" w:rsidP="000220E4">
      <w:pPr>
        <w:numPr>
          <w:ilvl w:val="0"/>
          <w:numId w:val="43"/>
        </w:numPr>
      </w:pPr>
      <w:r>
        <w:t>Ten Grand Goldie (5:21)</w:t>
      </w:r>
    </w:p>
    <w:p w:rsidR="00674E1A" w:rsidRDefault="00674E1A" w:rsidP="000220E4">
      <w:pPr>
        <w:numPr>
          <w:ilvl w:val="0"/>
          <w:numId w:val="43"/>
        </w:numPr>
      </w:pPr>
      <w:r>
        <w:t>Am Landwehrkanal (3:03)</w:t>
      </w:r>
    </w:p>
    <w:p w:rsidR="00674E1A" w:rsidRDefault="00674E1A" w:rsidP="000220E4">
      <w:pPr>
        <w:numPr>
          <w:ilvl w:val="0"/>
          <w:numId w:val="43"/>
        </w:numPr>
      </w:pPr>
      <w:r>
        <w:t>Möbliertes Lied (4:29)</w:t>
      </w:r>
    </w:p>
    <w:p w:rsidR="00674E1A" w:rsidRDefault="00674E1A" w:rsidP="000220E4">
      <w:pPr>
        <w:numPr>
          <w:ilvl w:val="0"/>
          <w:numId w:val="43"/>
        </w:numPr>
      </w:pPr>
      <w:r>
        <w:t>Zivilisatorisches Missgeschick (4:01)</w:t>
      </w:r>
    </w:p>
    <w:p w:rsidR="00674E1A" w:rsidRDefault="00674E1A" w:rsidP="000220E4">
      <w:pPr>
        <w:numPr>
          <w:ilvl w:val="0"/>
          <w:numId w:val="43"/>
        </w:numPr>
      </w:pPr>
      <w:r>
        <w:t>Taschen (4:43)</w:t>
      </w:r>
    </w:p>
    <w:p w:rsidR="00674E1A" w:rsidRDefault="00674E1A" w:rsidP="000220E4">
      <w:pPr>
        <w:numPr>
          <w:ilvl w:val="0"/>
          <w:numId w:val="43"/>
        </w:numPr>
      </w:pPr>
      <w:r>
        <w:t>Seven Screws (3:55)</w:t>
      </w:r>
    </w:p>
    <w:p w:rsidR="00674E1A" w:rsidRDefault="00674E1A" w:rsidP="000220E4">
      <w:pPr>
        <w:numPr>
          <w:ilvl w:val="0"/>
          <w:numId w:val="43"/>
        </w:numPr>
      </w:pPr>
      <w:r>
        <w:t>Alles in Allem (4:17)</w:t>
      </w:r>
    </w:p>
    <w:p w:rsidR="00674E1A" w:rsidRDefault="00674E1A" w:rsidP="000220E4">
      <w:pPr>
        <w:numPr>
          <w:ilvl w:val="0"/>
          <w:numId w:val="43"/>
        </w:numPr>
      </w:pPr>
      <w:r>
        <w:t>Grazer Damm (6:26)</w:t>
      </w:r>
    </w:p>
    <w:p w:rsidR="00674E1A" w:rsidRDefault="00674E1A" w:rsidP="000220E4">
      <w:pPr>
        <w:numPr>
          <w:ilvl w:val="0"/>
          <w:numId w:val="43"/>
        </w:numPr>
      </w:pPr>
      <w:r>
        <w:t>Wedding (4:26)</w:t>
      </w:r>
    </w:p>
    <w:p w:rsidR="00674E1A" w:rsidRDefault="00674E1A" w:rsidP="000220E4">
      <w:pPr>
        <w:numPr>
          <w:ilvl w:val="0"/>
          <w:numId w:val="43"/>
        </w:numPr>
      </w:pPr>
      <w:r>
        <w:t>Tempelhof (3:22)</w:t>
      </w:r>
    </w:p>
    <w:p w:rsidR="00674E1A" w:rsidRDefault="00674E1A">
      <w:r>
        <w:br/>
        <w:t>Gesamtzeit: 00:44:03</w:t>
      </w:r>
    </w:p>
    <w:p w:rsidR="00674E1A" w:rsidRDefault="00674E1A">
      <w:r>
        <w:br/>
        <w:t xml:space="preserve">Kommentar: </w:t>
      </w:r>
      <w:r w:rsidRPr="003B2A33">
        <w:rPr>
          <w:i/>
        </w:rPr>
        <w:t>»Sieben Schrauben halten mich zusammen …« und mehr Verzückendes.</w:t>
      </w:r>
    </w:p>
    <w:p w:rsidR="00674E1A" w:rsidRDefault="00674E1A"/>
    <w:sectPr w:rsidR="00674E1A" w:rsidSect="00044EE3">
      <w:footerReference w:type="even" r:id="rId9"/>
      <w:footerReference w:type="default" r:id="rId9"/>
      <w:pgSz w:w="11906" w:h="16838"/>
      <w:pgMar w:top="1134" w:right="1418" w:bottom="567" w:left="1418"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74E1A" w:rsidRDefault="00674E1A">
      <w:r>
        <w:separator/>
      </w:r>
    </w:p>
  </w:endnote>
  <w:endnote w:type="continuationSeparator" w:id="0">
    <w:p w:rsidR="00674E1A" w:rsidRDefault="00674E1A">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E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A00002EF" w:usb1="4000004B" w:usb2="00000000" w:usb3="00000000" w:csb0="0000009F" w:csb1="00000000"/>
  </w:font>
  <w:font w:name="Calibri">
    <w:panose1 w:val="020F0502020204030204"/>
    <w:charset w:val="00"/>
    <w:family w:val="swiss"/>
    <w:pitch w:val="variable"/>
    <w:sig w:usb0="A00002EF" w:usb1="4000207B" w:usb2="00000000" w:usb3="00000000" w:csb0="0000009F" w:csb1="00000000"/>
  </w:font>
</w:fonts>
</file>

<file path=word/footer.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74E1A" w:rsidRDefault="00674E1A" w:rsidP="00A253BF">
    <w:pPr>
      <w:pStyle w:val="Foot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w:t>
    </w:r>
    <w:r>
      <w:rPr>
        <w:rStyle w:val="PageNumber"/>
      </w:rPr>
      <w:fldChar w:fldCharType="end"/>
    </w:r>
  </w:p>
  <w:p w:rsidR="00674E1A" w:rsidRDefault="00674E1A" w:rsidP="0062642F">
    <w:pPr>
      <w:pStyle w:val="Footer"/>
      <w:ind w:right="360"/>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74E1A" w:rsidRDefault="00674E1A">
      <w:r>
        <w:separator/>
      </w:r>
    </w:p>
  </w:footnote>
  <w:footnote w:type="continuationSeparator" w:id="0">
    <w:p w:rsidR="00674E1A" w:rsidRDefault="00674E1A">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A792553"/>
    <w:multiLevelType w:val="hybridMultilevel"/>
    <w:tmpl w:val="5434AC18"/>
    <w:lvl w:ilvl="0" w:tplc="04070001">
      <w:start w:val="1"/>
      <w:numFmt w:val="bullet"/>
      <w:lvlText w:val=""/>
      <w:lvlJc w:val="left"/>
      <w:pPr>
        <w:tabs>
          <w:tab w:val="num" w:pos="720"/>
        </w:tabs>
        <w:ind w:left="720" w:hanging="360"/>
      </w:pPr>
      <w:rPr>
        <w:rFonts w:ascii="Symbol" w:hAnsi="Symbol" w:hint="default"/>
      </w:rPr>
    </w:lvl>
    <w:lvl w:ilvl="1" w:tplc="0407000F">
      <w:start w:val="1"/>
      <w:numFmt w:val="decimal"/>
      <w:lvlText w:val="%2."/>
      <w:lvlJc w:val="left"/>
      <w:pPr>
        <w:tabs>
          <w:tab w:val="num" w:pos="1440"/>
        </w:tabs>
        <w:ind w:left="1440" w:hanging="360"/>
      </w:pPr>
      <w:rPr>
        <w:rFonts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1">
    <w:nsid w:val="569C6F95"/>
    <w:multiLevelType w:val="multilevel"/>
    <w:tmpl w:val="E556BDAE"/>
    <w:lvl w:ilvl="0">
      <w:start w:val="1"/>
      <w:numFmt w:val="bullet"/>
      <w:lvlText w:val=""/>
      <w:lvlJc w:val="left"/>
      <w:pPr>
        <w:tabs>
          <w:tab w:val="num" w:pos="720"/>
        </w:tabs>
        <w:ind w:left="720" w:hanging="360"/>
      </w:pPr>
      <w:rPr>
        <w:rFonts w:ascii="Symbol" w:hAnsi="Symbol" w:hint="default"/>
      </w:rPr>
    </w:lvl>
    <w:lvl w:ilvl="1">
      <w:start w:val="1"/>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
    <w:nsid w:val="61F12975"/>
    <w:multiLevelType w:val="multilevel"/>
    <w:tmpl w:val="E5743EA2"/>
    <w:lvl w:ilvl="0">
      <w:start w:val="1"/>
      <w:numFmt w:val="decimal"/>
      <w:lvlText w:val="%1."/>
      <w:lvlJc w:val="left"/>
      <w:pPr>
        <w:tabs>
          <w:tab w:val="num" w:pos="720"/>
        </w:tabs>
        <w:ind w:left="720" w:hanging="360"/>
      </w:pPr>
      <w:rPr>
        <w:rFonts w:cs="Times New Roman" w:hint="default"/>
      </w:rPr>
    </w:lvl>
    <w:lvl w:ilvl="1">
      <w:start w:val="1"/>
      <w:numFmt w:val="decimal"/>
      <w:lvlText w:val="%2."/>
      <w:lvlJc w:val="left"/>
      <w:pPr>
        <w:tabs>
          <w:tab w:val="num" w:pos="1440"/>
        </w:tabs>
        <w:ind w:left="1440" w:hanging="360"/>
      </w:pPr>
      <w:rPr>
        <w:rFonts w:cs="Times New Roman"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3">
    <w:nsid w:val="7D807406"/>
    <w:multiLevelType w:val="hybridMultilevel"/>
    <w:tmpl w:val="E5743EA2"/>
    <w:lvl w:ilvl="0" w:tplc="0407000F">
      <w:start w:val="1"/>
      <w:numFmt w:val="decimal"/>
      <w:lvlText w:val="%1."/>
      <w:lvlJc w:val="left"/>
      <w:pPr>
        <w:tabs>
          <w:tab w:val="num" w:pos="720"/>
        </w:tabs>
        <w:ind w:left="720" w:hanging="360"/>
      </w:pPr>
      <w:rPr>
        <w:rFonts w:cs="Times New Roman" w:hint="default"/>
      </w:rPr>
    </w:lvl>
    <w:lvl w:ilvl="1" w:tplc="0407000F">
      <w:start w:val="1"/>
      <w:numFmt w:val="decimal"/>
      <w:lvlText w:val="%2."/>
      <w:lvlJc w:val="left"/>
      <w:pPr>
        <w:tabs>
          <w:tab w:val="num" w:pos="1440"/>
        </w:tabs>
        <w:ind w:left="1440" w:hanging="360"/>
      </w:pPr>
      <w:rPr>
        <w:rFonts w:cs="Times New Roman"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num w:numId="1">
    <w:abstractNumId w:val="3"/>
  </w:num>
  <w:num w:numId="2">
    <w:abstractNumId w:val="1"/>
  </w:num>
  <w:num w:numId="3">
    <w:abstractNumId w:val="2"/>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val="bestFit" w:percent="196"/>
  <w:stylePaneFormatFilter w:val="3F01"/>
  <w:defaultTabStop w:val="708"/>
  <w:hyphenationZone w:val="425"/>
  <w:characterSpacingControl w:val="doNotCompres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
  <w:rsids>
    <w:rsidRoot w:val="00BE1A7A"/>
    <w:rsid w:val="00011489"/>
    <w:rsid w:val="000220E4"/>
    <w:rsid w:val="0002654A"/>
    <w:rsid w:val="00027063"/>
    <w:rsid w:val="00030D57"/>
    <w:rsid w:val="00035D0B"/>
    <w:rsid w:val="00043BAA"/>
    <w:rsid w:val="00044EE3"/>
    <w:rsid w:val="00047828"/>
    <w:rsid w:val="00047920"/>
    <w:rsid w:val="000610EC"/>
    <w:rsid w:val="00075B42"/>
    <w:rsid w:val="00075D8F"/>
    <w:rsid w:val="0008135E"/>
    <w:rsid w:val="00086826"/>
    <w:rsid w:val="00093121"/>
    <w:rsid w:val="000A0B52"/>
    <w:rsid w:val="000A1335"/>
    <w:rsid w:val="000A14CF"/>
    <w:rsid w:val="000A7A86"/>
    <w:rsid w:val="000B1916"/>
    <w:rsid w:val="000B48DD"/>
    <w:rsid w:val="000B6B49"/>
    <w:rsid w:val="000D03F4"/>
    <w:rsid w:val="000D11E3"/>
    <w:rsid w:val="000D1564"/>
    <w:rsid w:val="000F19B2"/>
    <w:rsid w:val="001003EA"/>
    <w:rsid w:val="00100F72"/>
    <w:rsid w:val="0011208D"/>
    <w:rsid w:val="0011226C"/>
    <w:rsid w:val="00112B44"/>
    <w:rsid w:val="00120F78"/>
    <w:rsid w:val="001223BF"/>
    <w:rsid w:val="001331AA"/>
    <w:rsid w:val="00141F38"/>
    <w:rsid w:val="001444F6"/>
    <w:rsid w:val="00145F90"/>
    <w:rsid w:val="00153EFB"/>
    <w:rsid w:val="00160860"/>
    <w:rsid w:val="001627CA"/>
    <w:rsid w:val="00174CD5"/>
    <w:rsid w:val="001910F1"/>
    <w:rsid w:val="001932FD"/>
    <w:rsid w:val="001B44BB"/>
    <w:rsid w:val="001C6C05"/>
    <w:rsid w:val="001D6526"/>
    <w:rsid w:val="001D6B44"/>
    <w:rsid w:val="001F19C8"/>
    <w:rsid w:val="002039CB"/>
    <w:rsid w:val="00215DFE"/>
    <w:rsid w:val="00216689"/>
    <w:rsid w:val="00220A20"/>
    <w:rsid w:val="0022162C"/>
    <w:rsid w:val="00226852"/>
    <w:rsid w:val="00231DF5"/>
    <w:rsid w:val="002379F6"/>
    <w:rsid w:val="002452CF"/>
    <w:rsid w:val="00246028"/>
    <w:rsid w:val="00246107"/>
    <w:rsid w:val="0024782D"/>
    <w:rsid w:val="0027232C"/>
    <w:rsid w:val="00284BFE"/>
    <w:rsid w:val="00290E5C"/>
    <w:rsid w:val="002A6EC6"/>
    <w:rsid w:val="002C3B4D"/>
    <w:rsid w:val="002C556D"/>
    <w:rsid w:val="002D3B9A"/>
    <w:rsid w:val="00305723"/>
    <w:rsid w:val="00311E5A"/>
    <w:rsid w:val="0031358A"/>
    <w:rsid w:val="00320B3E"/>
    <w:rsid w:val="0034579F"/>
    <w:rsid w:val="003511B4"/>
    <w:rsid w:val="003531A0"/>
    <w:rsid w:val="00353A8B"/>
    <w:rsid w:val="003724EB"/>
    <w:rsid w:val="00376FF4"/>
    <w:rsid w:val="003824BF"/>
    <w:rsid w:val="00384ADF"/>
    <w:rsid w:val="003A2BF2"/>
    <w:rsid w:val="003A7577"/>
    <w:rsid w:val="003B2A33"/>
    <w:rsid w:val="003D51BF"/>
    <w:rsid w:val="00400016"/>
    <w:rsid w:val="00404BCD"/>
    <w:rsid w:val="00407534"/>
    <w:rsid w:val="00416113"/>
    <w:rsid w:val="00421898"/>
    <w:rsid w:val="0042626A"/>
    <w:rsid w:val="004309C6"/>
    <w:rsid w:val="00432C66"/>
    <w:rsid w:val="00437F2A"/>
    <w:rsid w:val="00444165"/>
    <w:rsid w:val="00455762"/>
    <w:rsid w:val="00460FF9"/>
    <w:rsid w:val="00484420"/>
    <w:rsid w:val="004A5F77"/>
    <w:rsid w:val="004A692C"/>
    <w:rsid w:val="004C42F8"/>
    <w:rsid w:val="004D7D53"/>
    <w:rsid w:val="004F3FB6"/>
    <w:rsid w:val="00505D45"/>
    <w:rsid w:val="00525239"/>
    <w:rsid w:val="00530D35"/>
    <w:rsid w:val="005362AC"/>
    <w:rsid w:val="00546481"/>
    <w:rsid w:val="00562F88"/>
    <w:rsid w:val="00580028"/>
    <w:rsid w:val="00584F42"/>
    <w:rsid w:val="00596BD1"/>
    <w:rsid w:val="005A30BA"/>
    <w:rsid w:val="005A3205"/>
    <w:rsid w:val="005B0107"/>
    <w:rsid w:val="005C2166"/>
    <w:rsid w:val="005C2C7D"/>
    <w:rsid w:val="005C3784"/>
    <w:rsid w:val="005C49F1"/>
    <w:rsid w:val="005C4D92"/>
    <w:rsid w:val="005C6251"/>
    <w:rsid w:val="006004F4"/>
    <w:rsid w:val="0060258C"/>
    <w:rsid w:val="00607A69"/>
    <w:rsid w:val="00610805"/>
    <w:rsid w:val="00620E76"/>
    <w:rsid w:val="0062642F"/>
    <w:rsid w:val="00637979"/>
    <w:rsid w:val="0064521D"/>
    <w:rsid w:val="00665F23"/>
    <w:rsid w:val="00670951"/>
    <w:rsid w:val="006747E2"/>
    <w:rsid w:val="00674E1A"/>
    <w:rsid w:val="006764B6"/>
    <w:rsid w:val="0068135A"/>
    <w:rsid w:val="0068556E"/>
    <w:rsid w:val="006A26C2"/>
    <w:rsid w:val="00712561"/>
    <w:rsid w:val="00716A28"/>
    <w:rsid w:val="00732BC1"/>
    <w:rsid w:val="00746844"/>
    <w:rsid w:val="007671A1"/>
    <w:rsid w:val="007A53F2"/>
    <w:rsid w:val="007D0939"/>
    <w:rsid w:val="007D3502"/>
    <w:rsid w:val="007D76C5"/>
    <w:rsid w:val="007E1934"/>
    <w:rsid w:val="007E6BE4"/>
    <w:rsid w:val="007F701D"/>
    <w:rsid w:val="00800F14"/>
    <w:rsid w:val="00802553"/>
    <w:rsid w:val="008027D9"/>
    <w:rsid w:val="00804DCE"/>
    <w:rsid w:val="008074E1"/>
    <w:rsid w:val="00812524"/>
    <w:rsid w:val="00817773"/>
    <w:rsid w:val="008217C0"/>
    <w:rsid w:val="008279AF"/>
    <w:rsid w:val="0084221C"/>
    <w:rsid w:val="00855206"/>
    <w:rsid w:val="00882F4F"/>
    <w:rsid w:val="008B0624"/>
    <w:rsid w:val="008B7304"/>
    <w:rsid w:val="008C2912"/>
    <w:rsid w:val="008D73C8"/>
    <w:rsid w:val="008E24AD"/>
    <w:rsid w:val="008E59E7"/>
    <w:rsid w:val="008F1634"/>
    <w:rsid w:val="009028A3"/>
    <w:rsid w:val="009039B9"/>
    <w:rsid w:val="00910085"/>
    <w:rsid w:val="009111A0"/>
    <w:rsid w:val="009151A5"/>
    <w:rsid w:val="00920A73"/>
    <w:rsid w:val="00925862"/>
    <w:rsid w:val="00937FF0"/>
    <w:rsid w:val="00943962"/>
    <w:rsid w:val="00945316"/>
    <w:rsid w:val="00970491"/>
    <w:rsid w:val="00996A21"/>
    <w:rsid w:val="009B0CB3"/>
    <w:rsid w:val="009B4A7B"/>
    <w:rsid w:val="009B5AFA"/>
    <w:rsid w:val="009C2D5D"/>
    <w:rsid w:val="009F4489"/>
    <w:rsid w:val="009F72AF"/>
    <w:rsid w:val="00A00918"/>
    <w:rsid w:val="00A253BF"/>
    <w:rsid w:val="00A33CE3"/>
    <w:rsid w:val="00A41045"/>
    <w:rsid w:val="00A47A5E"/>
    <w:rsid w:val="00A54B5C"/>
    <w:rsid w:val="00A55842"/>
    <w:rsid w:val="00A62D2B"/>
    <w:rsid w:val="00A90094"/>
    <w:rsid w:val="00A90B86"/>
    <w:rsid w:val="00A93D2A"/>
    <w:rsid w:val="00A976B5"/>
    <w:rsid w:val="00AA7264"/>
    <w:rsid w:val="00AC00D9"/>
    <w:rsid w:val="00B140B9"/>
    <w:rsid w:val="00B30504"/>
    <w:rsid w:val="00B468DD"/>
    <w:rsid w:val="00B73000"/>
    <w:rsid w:val="00B74D8F"/>
    <w:rsid w:val="00B75FCB"/>
    <w:rsid w:val="00B765D2"/>
    <w:rsid w:val="00B86306"/>
    <w:rsid w:val="00BB5B36"/>
    <w:rsid w:val="00BB6F32"/>
    <w:rsid w:val="00BC7159"/>
    <w:rsid w:val="00BD4C0F"/>
    <w:rsid w:val="00BE1A7A"/>
    <w:rsid w:val="00BE2ACE"/>
    <w:rsid w:val="00BE30A0"/>
    <w:rsid w:val="00C073E2"/>
    <w:rsid w:val="00C328B8"/>
    <w:rsid w:val="00C5305B"/>
    <w:rsid w:val="00C65260"/>
    <w:rsid w:val="00C66892"/>
    <w:rsid w:val="00C66C8B"/>
    <w:rsid w:val="00C814BA"/>
    <w:rsid w:val="00C90EEF"/>
    <w:rsid w:val="00CA00C9"/>
    <w:rsid w:val="00CC6C41"/>
    <w:rsid w:val="00CF0021"/>
    <w:rsid w:val="00CF214E"/>
    <w:rsid w:val="00D00F49"/>
    <w:rsid w:val="00D027A3"/>
    <w:rsid w:val="00D243F5"/>
    <w:rsid w:val="00D25D1E"/>
    <w:rsid w:val="00D37647"/>
    <w:rsid w:val="00D574C9"/>
    <w:rsid w:val="00D64B58"/>
    <w:rsid w:val="00D74E78"/>
    <w:rsid w:val="00D7782E"/>
    <w:rsid w:val="00D80127"/>
    <w:rsid w:val="00D9657B"/>
    <w:rsid w:val="00DA0D01"/>
    <w:rsid w:val="00DA10B4"/>
    <w:rsid w:val="00DA4DAF"/>
    <w:rsid w:val="00DB01FC"/>
    <w:rsid w:val="00DB66F7"/>
    <w:rsid w:val="00DB7492"/>
    <w:rsid w:val="00DD60BB"/>
    <w:rsid w:val="00DE49E5"/>
    <w:rsid w:val="00E032D7"/>
    <w:rsid w:val="00E0648E"/>
    <w:rsid w:val="00E07609"/>
    <w:rsid w:val="00E25A88"/>
    <w:rsid w:val="00E26F55"/>
    <w:rsid w:val="00E35D77"/>
    <w:rsid w:val="00E43D39"/>
    <w:rsid w:val="00E46539"/>
    <w:rsid w:val="00E64645"/>
    <w:rsid w:val="00E83FE8"/>
    <w:rsid w:val="00E968D6"/>
    <w:rsid w:val="00EA0DB4"/>
    <w:rsid w:val="00EA6050"/>
    <w:rsid w:val="00EA64FD"/>
    <w:rsid w:val="00EC0FED"/>
    <w:rsid w:val="00EC59DC"/>
    <w:rsid w:val="00EE070F"/>
    <w:rsid w:val="00EE1B1E"/>
    <w:rsid w:val="00EE78DB"/>
    <w:rsid w:val="00EF4867"/>
    <w:rsid w:val="00F05A3F"/>
    <w:rsid w:val="00F14B99"/>
    <w:rsid w:val="00F225A7"/>
    <w:rsid w:val="00F47A6D"/>
    <w:rsid w:val="00F5554F"/>
    <w:rsid w:val="00F74AB1"/>
    <w:rsid w:val="00F74B4C"/>
    <w:rsid w:val="00F75660"/>
    <w:rsid w:val="00F76C58"/>
    <w:rsid w:val="00F84798"/>
    <w:rsid w:val="00FA6E9C"/>
    <w:rsid w:val="00FB66F6"/>
    <w:rsid w:val="00FC4E09"/>
    <w:rsid w:val="00FC67E3"/>
    <w:rsid w:val="00FD3BD2"/>
    <w:rsid w:val="00FE5FE3"/>
    <w:rsid w:val="00FF2552"/>
  </w:rsids>
  <m:mathPr>
    <m:mathFont m:val="Cambria Math"/>
    <m:brkBin m:val="before"/>
    <m:brkBinSub m:val="--"/>
    <m:smallFrac m:val="off"/>
    <m:dispDef/>
    <m:lMargin m:val="0"/>
    <m:rMargin m:val="0"/>
    <m:defJc m:val="centerGroup"/>
    <m:wrapIndent m:val="1440"/>
    <m:intLim m:val="subSup"/>
    <m:naryLim m:val="undOvr"/>
  </m:mathPr>
  <w:uiCompat97To2003/>
  <w:themeFontLang w:val="de-DE"/>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2"/>
        <w:szCs w:val="22"/>
        <w:lang w:val="de-DE" w:eastAsia="de-DE"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semiHidden="0" w:uiPriority="0" w:unhideWhenUsed="0" w:qFormat="1"/>
    <w:lsdException w:name="heading 3" w:locked="1" w:semiHidden="0" w:uiPriority="0" w:unhideWhenUsed="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Title" w:locked="1" w:semiHidden="0" w:uiPriority="0" w:unhideWhenUsed="0" w:qFormat="1"/>
    <w:lsdException w:name="Default Paragraph Fon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F76C58"/>
    <w:rPr>
      <w:sz w:val="24"/>
      <w:szCs w:val="24"/>
    </w:rPr>
  </w:style>
  <w:style w:type="paragraph" w:styleId="Heading1">
    <w:name w:val="heading 1"/>
    <w:basedOn w:val="Normal"/>
    <w:next w:val="Normal"/>
    <w:link w:val="Heading1Char"/>
    <w:uiPriority w:val="99"/>
    <w:qFormat/>
    <w:locked/>
    <w:rsid w:val="000220E4"/>
    <w:pPr>
      <w:keepNext/>
      <w:spacing w:before="240" w:after="60"/>
      <w:outlineLvl w:val="0"/>
    </w:pPr>
    <w:rPr>
      <w:rFonts w:ascii="Arial" w:hAnsi="Arial" w:cs="Arial"/>
      <w:b/>
      <w:bCs/>
      <w:kern w:val="32"/>
      <w:sz w:val="32"/>
      <w:szCs w:val="32"/>
    </w:rPr>
  </w:style>
  <w:style w:type="paragraph" w:styleId="Heading2">
    <w:name w:val="heading 2"/>
    <w:basedOn w:val="Normal"/>
    <w:next w:val="Normal"/>
    <w:link w:val="Heading2Char"/>
    <w:uiPriority w:val="99"/>
    <w:qFormat/>
    <w:locked/>
    <w:rsid w:val="007671A1"/>
    <w:pPr>
      <w:keepNext/>
      <w:spacing w:before="240" w:after="60"/>
      <w:outlineLvl w:val="1"/>
    </w:pPr>
    <w:rPr>
      <w:rFonts w:ascii="Arial" w:hAnsi="Arial" w:cs="Arial"/>
      <w:b/>
      <w:bCs/>
      <w:iCs/>
      <w:sz w:val="28"/>
      <w:szCs w:val="28"/>
    </w:rPr>
  </w:style>
  <w:style w:type="paragraph" w:styleId="Heading3">
    <w:name w:val="heading 3"/>
    <w:basedOn w:val="Normal"/>
    <w:next w:val="Normal"/>
    <w:link w:val="Heading3Char"/>
    <w:uiPriority w:val="99"/>
    <w:qFormat/>
    <w:locked/>
    <w:rsid w:val="000220E4"/>
    <w:pPr>
      <w:keepNext/>
      <w:spacing w:before="240" w:after="60"/>
      <w:outlineLvl w:val="2"/>
    </w:pPr>
    <w:rPr>
      <w:rFonts w:ascii="Arial" w:hAnsi="Arial" w:cs="Arial"/>
      <w:b/>
      <w:bCs/>
      <w:sz w:val="26"/>
      <w:szCs w:val="26"/>
    </w:rPr>
  </w:style>
  <w:style w:type="character" w:default="1" w:styleId="DefaultParagraphFont">
    <w:name w:val="Default Paragraph Font"/>
    <w:uiPriority w:val="99"/>
    <w:semiHidden/>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9"/>
    <w:locked/>
    <w:rsid w:val="00216689"/>
    <w:rPr>
      <w:rFonts w:ascii="Cambria" w:hAnsi="Cambria" w:cs="Times New Roman"/>
      <w:b/>
      <w:bCs/>
      <w:kern w:val="32"/>
      <w:sz w:val="32"/>
      <w:szCs w:val="32"/>
    </w:rPr>
  </w:style>
  <w:style w:type="character" w:customStyle="1" w:styleId="Heading2Char">
    <w:name w:val="Heading 2 Char"/>
    <w:basedOn w:val="DefaultParagraphFont"/>
    <w:link w:val="Heading2"/>
    <w:uiPriority w:val="99"/>
    <w:semiHidden/>
    <w:locked/>
    <w:rsid w:val="007671A1"/>
    <w:rPr>
      <w:rFonts w:ascii="Arial" w:hAnsi="Arial" w:cs="Arial"/>
      <w:b/>
      <w:bCs/>
      <w:iCs/>
      <w:sz w:val="28"/>
      <w:szCs w:val="28"/>
      <w:lang w:val="de-DE" w:eastAsia="de-DE" w:bidi="ar-SA"/>
    </w:rPr>
  </w:style>
  <w:style w:type="character" w:customStyle="1" w:styleId="Heading3Char">
    <w:name w:val="Heading 3 Char"/>
    <w:basedOn w:val="DefaultParagraphFont"/>
    <w:link w:val="Heading3"/>
    <w:uiPriority w:val="99"/>
    <w:semiHidden/>
    <w:locked/>
    <w:rsid w:val="00216689"/>
    <w:rPr>
      <w:rFonts w:ascii="Cambria" w:hAnsi="Cambria" w:cs="Times New Roman"/>
      <w:b/>
      <w:bCs/>
      <w:sz w:val="26"/>
      <w:szCs w:val="26"/>
    </w:rPr>
  </w:style>
  <w:style w:type="character" w:styleId="Hyperlink">
    <w:name w:val="Hyperlink"/>
    <w:basedOn w:val="DefaultParagraphFont"/>
    <w:uiPriority w:val="99"/>
    <w:rsid w:val="000A0B52"/>
    <w:rPr>
      <w:rFonts w:cs="Times New Roman"/>
      <w:color w:val="0000FF"/>
      <w:u w:val="single"/>
    </w:rPr>
  </w:style>
  <w:style w:type="paragraph" w:styleId="Footer">
    <w:name w:val="footer"/>
    <w:basedOn w:val="Normal"/>
    <w:link w:val="FooterChar"/>
    <w:uiPriority w:val="99"/>
    <w:rsid w:val="0062642F"/>
    <w:pPr>
      <w:tabs>
        <w:tab w:val="center" w:pos="4536"/>
        <w:tab w:val="right" w:pos="9072"/>
      </w:tabs>
    </w:pPr>
  </w:style>
  <w:style w:type="character" w:customStyle="1" w:styleId="FooterChar">
    <w:name w:val="Footer Char"/>
    <w:basedOn w:val="DefaultParagraphFont"/>
    <w:link w:val="Footer"/>
    <w:uiPriority w:val="99"/>
    <w:semiHidden/>
    <w:rsid w:val="00865F58"/>
    <w:rPr>
      <w:sz w:val="24"/>
      <w:szCs w:val="24"/>
    </w:rPr>
  </w:style>
  <w:style w:type="character" w:styleId="PageNumber">
    <w:name w:val="page number"/>
    <w:basedOn w:val="DefaultParagraphFont"/>
    <w:uiPriority w:val="99"/>
    <w:rsid w:val="0062642F"/>
    <w:rPr>
      <w:rFonts w:cs="Times New Roman"/>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
               xmlns:cp="http://schemas.openxmlformats.org/package/2006/metadata/core-properties"
               xmlns:dc="http://purl.org/dc/elements/1.1/"
               xmlns:dcmitype="http://purl.org/dc/dcmitype/"
               xmlns:dcterms="http://purl.org/dc/terms/"
               xmlns:m="http://schemas.openxmlformats.org/officeDocument/2006/math"
               xmlns:o="urn:schemas-microsoft-com:office:office"
               xmlns:r="http://schemas.openxmlformats.org/officeDocument/2006/relationships"
               xmlns:v="urn:schemas-microsoft-com:vml"
               xmlns:ve="http://schemas.openxmlformats.org/markup-compatibility/2006"
               xmlns:w="http://schemas.openxmlformats.org/wordprocessingml/2006/main"
               xmlns:w10="urn:schemas-microsoft-com:office:word"
               xmlns:wne="http://schemas.microsoft.com/office/word/2006/wordml"
               xmlns:wp="http://schemas.openxmlformats.org/drawingml/2006/wordprocessingDrawing"
               xmlns:xsi="http://www.w3.org/2001/XMLSchema-instance">
   <Relationship Id="rId1"
                 Type="http://schemas.openxmlformats.org/officeDocument/2006/relationships/styles"
                 Target="styles.xml"/>
   <Relationship Id="rId2"
                 Type="http://schemas.openxmlformats.org/officeDocument/2006/relationships/settings"
                 Target="settings.xml"/>
   <Relationship Id="rId3"
                 Type="http://schemas.openxmlformats.org/officeDocument/2006/relationships/webSettings"
                 Target="webSettings.xml"/>
   <Relationship Id="rId4"
                 Type="http://schemas.openxmlformats.org/officeDocument/2006/relationships/fontTable"
                 Target="fontTable.xml"/>
   <Relationship Id="rId5"
                 Type="http://schemas.openxmlformats.org/officeDocument/2006/relationships/theme"
                 Target="theme/theme1.xml"/>
   <Relationship Id="rId6"
                 Type="http://schemas.openxmlformats.org/officeDocument/2006/relationships/numbering"
                 Target="numbering.xml"/>
   <Relationship Id="rId7"
                 Type="http://schemas.openxmlformats.org/officeDocument/2006/relationships/endnotes"
                 Target="endnotes.xml"/>
   <Relationship Id="rId8"
                 Type="http://schemas.openxmlformats.org/officeDocument/2006/relationships/footnotes"
                 Target="footnotes.xml"/>
   <Relationship Id="rId9"
                 Type="http://schemas.openxmlformats.org/officeDocument/2006/relationships/footer"
                 Target="footer.xml"/>
   <Relationship Id="rId10"
                 Type="http://schemas.openxmlformats.org/officeDocument/2006/relationships/image"
                 Target="media/stern.gif"/>
   <Relationship Id="rId11"
                 Type="http://schemas.openxmlformats.org/officeDocument/2006/relationships/image"
                 Target="media/katalogcover.jpg"/>
   <Relationship Id="rId12"
                 Type="http://schemas.openxmlformats.org/officeDocument/2006/relationships/image"
                 Target="media/en_kollaps.jpg"/>
   <Relationship Id="rId13"
                 Type="http://schemas.openxmlformats.org/officeDocument/2006/relationships/image"
                 Target="media/en_patientot.jpg"/>
   <Relationship Id="rId14"
                 Type="http://schemas.openxmlformats.org/officeDocument/2006/relationships/image"
                 Target="media/en_saa1.jpg"/>
   <Relationship Id="rId15"
                 Type="http://schemas.openxmlformats.org/officeDocument/2006/relationships/image"
                 Target="media/en_halbermensch.jpg"/>
   <Relationship Id="rId16"
                 Type="http://schemas.openxmlformats.org/officeDocument/2006/relationships/image"
                 Target="media/en_richterskala.jpg"/>
   <Relationship Id="rId17"
                 Type="http://schemas.openxmlformats.org/officeDocument/2006/relationships/image"
                 Target="media/en_hausderluege.jpg"/>
   <Relationship Id="rId18"
                 Type="http://schemas.openxmlformats.org/officeDocument/2006/relationships/image"
                 Target="media/en_feurio.jpg"/>
   <Relationship Id="rId19"
                 Type="http://schemas.openxmlformats.org/officeDocument/2006/relationships/image"
                 Target="media/en_saa2.jpg"/>
   <Relationship Id="rId20"
                 Type="http://schemas.openxmlformats.org/officeDocument/2006/relationships/image"
                 Target="media/en_hamletmaschine.jpg"/>
   <Relationship Id="rId21"
                 Type="http://schemas.openxmlformats.org/officeDocument/2006/relationships/image"
                 Target="media/en_interim.jpg"/>
   <Relationship Id="rId22"
                 Type="http://schemas.openxmlformats.org/officeDocument/2006/relationships/image"
                 Target="media/en_malediction.jpg"/>
   <Relationship Id="rId23"
                 Type="http://schemas.openxmlformats.org/officeDocument/2006/relationships/image"
                 Target="media/en_tabularasa.jpg"/>
   <Relationship Id="rId24"
                 Type="http://schemas.openxmlformats.org/officeDocument/2006/relationships/image"
                 Target="media/en_faustmusik.jpg"/>
   <Relationship Id="rId25"
                 Type="http://schemas.openxmlformats.org/officeDocument/2006/relationships/image"
                 Target="media/en_endeneu.jpg"/>
   <Relationship Id="rId26"
                 Type="http://schemas.openxmlformats.org/officeDocument/2006/relationships/image"
                 Target="media/en_eclipse.jpg"/>
   <Relationship Id="rId27"
                 Type="http://schemas.openxmlformats.org/officeDocument/2006/relationships/image"
                 Target="media/en_silenceissexy.jpg"/>
   <Relationship Id="rId28"
                 Type="http://schemas.openxmlformats.org/officeDocument/2006/relationships/image"
                 Target="media/en_supporters_01.jpg"/>
   <Relationship Id="rId29"
                 Type="http://schemas.openxmlformats.org/officeDocument/2006/relationships/image"
                 Target="media/en_bb.jpg"/>
   <Relationship Id="rId30"
                 Type="http://schemas.openxmlformats.org/officeDocument/2006/relationships/image"
                 Target="media/en_saa3.jpg"/>
   <Relationship Id="rId31"
                 Type="http://schemas.openxmlformats.org/officeDocument/2006/relationships/image"
                 Target="media/en_brussels.jpg"/>
   <Relationship Id="rId32"
                 Type="http://schemas.openxmlformats.org/officeDocument/2006/relationships/image"
                 Target="media/en_kaltesterne.jpg"/>
   <Relationship Id="rId33"
                 Type="http://schemas.openxmlformats.org/officeDocument/2006/relationships/image"
                 Target="media/en_perpetmob.jpg"/>
   <Relationship Id="rId34"
                 Type="http://schemas.openxmlformats.org/officeDocument/2006/relationships/image"
                 Target="media/en_25th_2005.jpg"/>
   <Relationship Id="rId35"
                 Type="http://schemas.openxmlformats.org/officeDocument/2006/relationships/image"
                 Target="media/en_grundstueck.jpg"/>
   <Relationship Id="rId36"
                 Type="http://schemas.openxmlformats.org/officeDocument/2006/relationships/image"
                 Target="media/en_pdr.jpg"/>
   <Relationship Id="rId37"
                 Type="http://schemas.openxmlformats.org/officeDocument/2006/relationships/image"
                 Target="media/en_alleswiederoffen.jpg"/>
   <Relationship Id="rId38"
                 Type="http://schemas.openxmlformats.org/officeDocument/2006/relationships/image"
                 Target="media/en_weilweilweil.jpg"/>
   <Relationship Id="rId39"
                 Type="http://schemas.openxmlformats.org/officeDocument/2006/relationships/image"
                 Target="media/en_jewels.jpg"/>
   <Relationship Id="rId40"
                 Type="http://schemas.openxmlformats.org/officeDocument/2006/relationships/image"
                 Target="media/en_3decades.jpg"/>
   <Relationship Id="rId41"
                 Type="http://schemas.openxmlformats.org/officeDocument/2006/relationships/image"
                 Target="media/en_saa4.jpg"/>
   <Relationship Id="rId42"
                 Type="http://schemas.openxmlformats.org/officeDocument/2006/relationships/image"
                 Target="media/en_rockpalast.jpg"/>
   <Relationship Id="rId43"
                 Type="http://schemas.openxmlformats.org/officeDocument/2006/relationships/image"
                 Target="media/en_lament.jpg"/>
   <Relationship Id="rId44"
                 Type="http://schemas.openxmlformats.org/officeDocument/2006/relationships/image"
                 Target="media/en_allesinallem.jpg"/>
   <Relationship Id="rId101"
                 Type="http://schemas.openxmlformats.org/officeDocument/2006/relationships/hyperlink"
                 Target="http://neubauten.org/"
                 TargetMode="External"/>
   <Relationship Id="rId102"
                 Type="http://schemas.openxmlformats.org/officeDocument/2006/relationships/hyperlink"
                 Target="http://de.wikipedia.org/wiki/Einst%C3%BCrzende_Neubauten"
                 TargetMode="External"/>
   <Relationship Id="rId103"
                 Type="http://schemas.openxmlformats.org/officeDocument/2006/relationships/hyperlink"
                 Target="http://en.wikipedia.org/wiki/Einst%C3%BCrzende_Neubauten"
                 TargetMode="External"/>
   <Relationship Id="rId104"
                 Type="http://schemas.openxmlformats.org/officeDocument/2006/relationships/hyperlink"
                 Target="http://www.indiepedia.de/index.php?title=Einst%C3%BCrzende_Neubauten"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Normal_Wordconv.dotm</Template>
  <TotalTime>0</TotalTime>
  <Pages>2</Pages>
  <Words>214</Words>
  <Characters>1351</Characters>
  <Application>Microsoft Office Word</Application>
  <DocSecurity>0</DocSecurity>
  <Lines>0</Lines>
  <Paragraphs>0</Paragraphs>
  <ScaleCrop>false</ScaleCrop>
  <Company/>
  <LinksUpToDate>false</LinksUpToDate>
  <CharactersWithSpaces>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mitype="http://purl.org/dc/dcmitype/" xmlns:dcterms="http://purl.org/dc/terms/" xmlns:m="http://schemas.openxmlformats.org/officeDocument/2006/math" xmlns:o="urn:schemas-microsoft-com:office:office" xmlns:r="http://schemas.openxmlformats.org/officeDocument/2006/relationships" xmlns:v="urn:schemas-microsoft-com:vml" xmlns:ve="http://schemas.openxmlformats.org/markup-compatibility/2006" xmlns:w="http://schemas.openxmlformats.org/wordprocessingml/2006/main" xmlns:w10="urn:schemas-microsoft-com:office:word" xmlns:wne="http://schemas.microsoft.com/office/word/2006/wordml" xmlns:wp="http://schemas.openxmlformats.org/drawingml/2006/wordprocessingDrawing" xmlns:xsi="http://www.w3.org/2001/XMLSchema-instance">
  <dc:title>Diskografie | Einstürzende Neubauten</dc:title>
  <dc:subject>Katalog</dc:subject>
  <dc:creator>T. Meinike 2012 / docx.xsl</dc:creator>
  <cp:keywords>XML, XSLT, DOCX, OOXML</cp:keywords>
  <dc:description>Beispiel zu XML + XSLT → DOCX</dc:description>
  <cp:lastModifiedBy>docx.xsl</cp:lastModifiedBy>
  <cp:revision>1</cp:revision>
  <dcterms:created xsi:type="dcterms:W3CDTF">2020-06-05T12:18:07Z</dcterms:created>
  <dcterms:modified xsi:type="dcterms:W3CDTF">2020-06-05T12:18:07Z</dcterms:modified>
</cp:coreProperties>
</file>